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57" w:rsidRPr="009445DB" w:rsidRDefault="009445DB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9445DB">
        <w:rPr>
          <w:rFonts w:eastAsia="SimSun"/>
          <w:noProof w:val="0"/>
          <w:sz w:val="24"/>
          <w:szCs w:val="24"/>
          <w:lang w:eastAsia="zh-CN"/>
        </w:rPr>
        <w:t>3GPP TSG-RAN WG2 NR Ad Hoc</w:t>
      </w:r>
      <w:r w:rsidR="00907157" w:rsidRPr="00975815">
        <w:rPr>
          <w:rFonts w:eastAsia="SimSun"/>
          <w:noProof w:val="0"/>
          <w:sz w:val="24"/>
          <w:szCs w:val="24"/>
          <w:lang w:eastAsia="zh-CN"/>
        </w:rPr>
        <w:tab/>
      </w:r>
      <w:r w:rsidR="00CC3935" w:rsidRPr="00CC3935">
        <w:rPr>
          <w:rFonts w:eastAsia="SimSun"/>
          <w:noProof w:val="0"/>
          <w:sz w:val="24"/>
          <w:szCs w:val="24"/>
          <w:lang w:eastAsia="zh-CN"/>
        </w:rPr>
        <w:t>R2-1700160</w:t>
      </w:r>
    </w:p>
    <w:p w:rsidR="00907157" w:rsidRPr="00975815" w:rsidRDefault="00E049A2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E049A2">
        <w:rPr>
          <w:rFonts w:eastAsia="SimSun"/>
          <w:noProof w:val="0"/>
          <w:sz w:val="24"/>
          <w:szCs w:val="24"/>
          <w:lang w:eastAsia="zh-CN"/>
        </w:rPr>
        <w:t>Spokane, USA, 17th – 19th January 2017</w:t>
      </w: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975815" w:rsidRDefault="00907157" w:rsidP="00907157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CC6">
        <w:rPr>
          <w:rFonts w:eastAsiaTheme="minorEastAsia"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ja-JP"/>
        </w:rPr>
        <w:t>.2.1.</w:t>
      </w:r>
      <w:r>
        <w:rPr>
          <w:rFonts w:eastAsiaTheme="minorEastAsia" w:cs="Arial" w:hint="eastAsia"/>
          <w:b/>
          <w:bCs/>
          <w:sz w:val="24"/>
          <w:lang w:eastAsia="zh-CN"/>
        </w:rPr>
        <w:t>3</w:t>
      </w:r>
    </w:p>
    <w:p w:rsidR="00907157" w:rsidRPr="00B266B0" w:rsidRDefault="00907157" w:rsidP="0090715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ZTE, </w:t>
      </w:r>
      <w:r w:rsidRPr="0010057D">
        <w:rPr>
          <w:rFonts w:ascii="Arial" w:hAnsi="Arial" w:cs="Arial"/>
          <w:b/>
          <w:bCs/>
          <w:sz w:val="24"/>
          <w:lang w:eastAsia="zh-CN"/>
        </w:rPr>
        <w:t>ZTE Microelectronics</w:t>
      </w:r>
    </w:p>
    <w:p w:rsidR="00907157" w:rsidRDefault="00907157" w:rsidP="00907157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122FA">
        <w:rPr>
          <w:rFonts w:ascii="Arial" w:hAnsi="Arial" w:cs="Arial" w:hint="eastAsia"/>
          <w:b/>
          <w:bCs/>
          <w:sz w:val="24"/>
          <w:lang w:eastAsia="zh-CN"/>
        </w:rPr>
        <w:t xml:space="preserve">Consideration on </w:t>
      </w:r>
      <w:r w:rsidR="0075519A">
        <w:rPr>
          <w:rFonts w:ascii="Arial" w:hAnsi="Arial" w:cs="Arial" w:hint="eastAsia"/>
          <w:b/>
          <w:bCs/>
          <w:sz w:val="24"/>
          <w:lang w:eastAsia="zh-CN"/>
        </w:rPr>
        <w:t xml:space="preserve">reflective </w:t>
      </w:r>
      <w:proofErr w:type="spellStart"/>
      <w:r w:rsidR="0075519A">
        <w:rPr>
          <w:rFonts w:ascii="Arial" w:hAnsi="Arial" w:cs="Arial" w:hint="eastAsia"/>
          <w:b/>
          <w:bCs/>
          <w:sz w:val="24"/>
          <w:lang w:eastAsia="zh-CN"/>
        </w:rPr>
        <w:t>QoS</w:t>
      </w:r>
      <w:proofErr w:type="spellEnd"/>
      <w:r w:rsidR="0075519A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8D1D6B">
        <w:rPr>
          <w:rFonts w:ascii="Arial" w:hAnsi="Arial" w:cs="Arial" w:hint="eastAsia"/>
          <w:b/>
          <w:bCs/>
          <w:sz w:val="24"/>
          <w:lang w:eastAsia="zh-CN"/>
        </w:rPr>
        <w:t>indication</w:t>
      </w:r>
    </w:p>
    <w:p w:rsidR="00907157" w:rsidRPr="00B266B0" w:rsidRDefault="00907157" w:rsidP="0090715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60FE2">
        <w:rPr>
          <w:rFonts w:ascii="Arial" w:hAnsi="Arial" w:cs="Arial"/>
          <w:b/>
          <w:bCs/>
          <w:sz w:val="24"/>
        </w:rPr>
        <w:t xml:space="preserve">FS_ </w:t>
      </w:r>
      <w:proofErr w:type="spellStart"/>
      <w:r w:rsidRPr="00E60FE2">
        <w:rPr>
          <w:rFonts w:ascii="Arial" w:hAnsi="Arial" w:cs="Arial"/>
          <w:b/>
          <w:bCs/>
          <w:sz w:val="24"/>
        </w:rPr>
        <w:t>NR_newRAT</w:t>
      </w:r>
      <w:proofErr w:type="spellEnd"/>
      <w:r w:rsidRPr="00E60FE2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907157" w:rsidP="0090715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227437" w:rsidRDefault="006834EB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At SA2#118</w:t>
      </w:r>
      <w:r w:rsidR="00030F69">
        <w:rPr>
          <w:rFonts w:hint="eastAsia"/>
          <w:sz w:val="22"/>
          <w:szCs w:val="22"/>
          <w:lang w:eastAsia="zh-CN"/>
        </w:rPr>
        <w:t>, two interim agreements for the singling of reflective indication have been achieved as following</w:t>
      </w:r>
      <w:r w:rsidR="0072153F">
        <w:rPr>
          <w:rFonts w:hint="eastAsia"/>
          <w:sz w:val="22"/>
          <w:szCs w:val="22"/>
          <w:lang w:eastAsia="zh-CN"/>
        </w:rPr>
        <w:t xml:space="preserve"> [1]</w:t>
      </w:r>
      <w:r w:rsidR="00030F69">
        <w:rPr>
          <w:rFonts w:hint="eastAsia"/>
          <w:sz w:val="22"/>
          <w:szCs w:val="22"/>
          <w:lang w:eastAsia="zh-CN"/>
        </w:rPr>
        <w:t>:</w:t>
      </w:r>
    </w:p>
    <w:p w:rsidR="00030F69" w:rsidRPr="000B6C67" w:rsidRDefault="00030F69" w:rsidP="0072153F">
      <w:pPr>
        <w:ind w:leftChars="200" w:left="400"/>
        <w:rPr>
          <w:i/>
          <w:sz w:val="22"/>
          <w:szCs w:val="22"/>
          <w:lang w:eastAsia="zh-CN"/>
        </w:rPr>
      </w:pPr>
      <w:r w:rsidRPr="000B6C67">
        <w:rPr>
          <w:i/>
          <w:sz w:val="22"/>
          <w:szCs w:val="22"/>
        </w:rPr>
        <w:t xml:space="preserve">1c. For B-type </w:t>
      </w:r>
      <w:proofErr w:type="spellStart"/>
      <w:r w:rsidRPr="000B6C67">
        <w:rPr>
          <w:i/>
          <w:sz w:val="22"/>
          <w:szCs w:val="22"/>
        </w:rPr>
        <w:t>QoS</w:t>
      </w:r>
      <w:proofErr w:type="spellEnd"/>
      <w:r w:rsidRPr="000B6C67">
        <w:rPr>
          <w:i/>
          <w:sz w:val="22"/>
          <w:szCs w:val="22"/>
        </w:rPr>
        <w:t xml:space="preserve"> profiles reflective </w:t>
      </w:r>
      <w:proofErr w:type="spellStart"/>
      <w:r w:rsidRPr="000B6C67">
        <w:rPr>
          <w:i/>
          <w:sz w:val="22"/>
          <w:szCs w:val="22"/>
        </w:rPr>
        <w:t>QoS</w:t>
      </w:r>
      <w:proofErr w:type="spellEnd"/>
      <w:r w:rsidRPr="000B6C67">
        <w:rPr>
          <w:i/>
          <w:sz w:val="22"/>
          <w:szCs w:val="22"/>
        </w:rPr>
        <w:t xml:space="preserve"> indication can be signalled to the UE via NG1.</w:t>
      </w:r>
    </w:p>
    <w:p w:rsidR="009E74AF" w:rsidRPr="000B6C67" w:rsidRDefault="00030F69" w:rsidP="0072153F">
      <w:pPr>
        <w:ind w:leftChars="200" w:left="400"/>
        <w:rPr>
          <w:sz w:val="22"/>
          <w:szCs w:val="22"/>
          <w:lang w:eastAsia="zh-CN"/>
        </w:rPr>
      </w:pPr>
      <w:r w:rsidRPr="000B6C67">
        <w:rPr>
          <w:i/>
          <w:sz w:val="22"/>
          <w:szCs w:val="22"/>
        </w:rPr>
        <w:t>1</w:t>
      </w:r>
      <w:r w:rsidRPr="000B6C67">
        <w:rPr>
          <w:rFonts w:hint="eastAsia"/>
          <w:i/>
          <w:sz w:val="22"/>
          <w:szCs w:val="22"/>
          <w:lang w:eastAsia="zh-CN"/>
        </w:rPr>
        <w:t>d</w:t>
      </w:r>
      <w:r w:rsidRPr="000B6C67">
        <w:rPr>
          <w:i/>
          <w:sz w:val="22"/>
          <w:szCs w:val="22"/>
        </w:rPr>
        <w:t xml:space="preserve">. </w:t>
      </w:r>
      <w:proofErr w:type="gramStart"/>
      <w:r w:rsidRPr="000B6C67">
        <w:rPr>
          <w:i/>
          <w:sz w:val="22"/>
          <w:szCs w:val="22"/>
        </w:rPr>
        <w:t>Per</w:t>
      </w:r>
      <w:proofErr w:type="gramEnd"/>
      <w:r w:rsidRPr="000B6C67">
        <w:rPr>
          <w:i/>
          <w:sz w:val="22"/>
          <w:szCs w:val="22"/>
        </w:rPr>
        <w:t xml:space="preserve"> packet NG3 indication can be used for Reflective </w:t>
      </w:r>
      <w:proofErr w:type="spellStart"/>
      <w:r w:rsidRPr="000B6C67">
        <w:rPr>
          <w:i/>
          <w:sz w:val="22"/>
          <w:szCs w:val="22"/>
        </w:rPr>
        <w:t>QoS</w:t>
      </w:r>
      <w:proofErr w:type="spellEnd"/>
      <w:r w:rsidRPr="000B6C67">
        <w:rPr>
          <w:i/>
          <w:sz w:val="22"/>
          <w:szCs w:val="22"/>
        </w:rPr>
        <w:t xml:space="preserve"> activation</w:t>
      </w:r>
      <w:r w:rsidR="008618AE">
        <w:rPr>
          <w:rFonts w:hint="eastAsia"/>
          <w:i/>
          <w:sz w:val="22"/>
          <w:szCs w:val="22"/>
          <w:lang w:eastAsia="zh-CN"/>
        </w:rPr>
        <w:t>.</w:t>
      </w:r>
    </w:p>
    <w:p w:rsidR="009205BA" w:rsidRDefault="009205BA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</w:t>
      </w:r>
      <w:r w:rsidR="00755EC6">
        <w:rPr>
          <w:rFonts w:hint="eastAsia"/>
          <w:sz w:val="22"/>
          <w:szCs w:val="22"/>
          <w:lang w:eastAsia="zh-CN"/>
        </w:rPr>
        <w:t xml:space="preserve">the reflective </w:t>
      </w:r>
      <w:proofErr w:type="spellStart"/>
      <w:r w:rsidR="00755EC6">
        <w:rPr>
          <w:rFonts w:hint="eastAsia"/>
          <w:sz w:val="22"/>
          <w:szCs w:val="22"/>
          <w:lang w:eastAsia="zh-CN"/>
        </w:rPr>
        <w:t>QoS</w:t>
      </w:r>
      <w:proofErr w:type="spellEnd"/>
      <w:r w:rsidR="00755EC6">
        <w:rPr>
          <w:rFonts w:hint="eastAsia"/>
          <w:sz w:val="22"/>
          <w:szCs w:val="22"/>
          <w:lang w:eastAsia="zh-CN"/>
        </w:rPr>
        <w:t xml:space="preserve"> mechanism will be interpreted</w:t>
      </w:r>
      <w:r>
        <w:rPr>
          <w:rFonts w:hint="eastAsia"/>
          <w:sz w:val="22"/>
          <w:szCs w:val="22"/>
          <w:lang w:eastAsia="zh-CN"/>
        </w:rPr>
        <w:t xml:space="preserve"> first. Based on the interpretation, some c</w:t>
      </w:r>
      <w:r w:rsidRPr="009205BA">
        <w:rPr>
          <w:rFonts w:hint="eastAsia"/>
          <w:sz w:val="22"/>
          <w:szCs w:val="22"/>
          <w:lang w:eastAsia="zh-CN"/>
        </w:rPr>
        <w:t xml:space="preserve">onsideration on the agreed reflective </w:t>
      </w:r>
      <w:proofErr w:type="spellStart"/>
      <w:r w:rsidRPr="009205BA">
        <w:rPr>
          <w:rFonts w:hint="eastAsia"/>
          <w:sz w:val="22"/>
          <w:szCs w:val="22"/>
          <w:lang w:eastAsia="zh-CN"/>
        </w:rPr>
        <w:t>QoS</w:t>
      </w:r>
      <w:proofErr w:type="spellEnd"/>
      <w:r w:rsidRPr="009205BA">
        <w:rPr>
          <w:rFonts w:hint="eastAsia"/>
          <w:sz w:val="22"/>
          <w:szCs w:val="22"/>
          <w:lang w:eastAsia="zh-CN"/>
        </w:rPr>
        <w:t xml:space="preserve"> indication at SA2 </w:t>
      </w:r>
      <w:r>
        <w:rPr>
          <w:rFonts w:hint="eastAsia"/>
          <w:sz w:val="22"/>
          <w:szCs w:val="22"/>
          <w:lang w:eastAsia="zh-CN"/>
        </w:rPr>
        <w:t xml:space="preserve">will be given </w:t>
      </w:r>
      <w:r w:rsidRPr="009205BA">
        <w:rPr>
          <w:rFonts w:hint="eastAsia"/>
          <w:sz w:val="22"/>
          <w:szCs w:val="22"/>
          <w:lang w:eastAsia="zh-CN"/>
        </w:rPr>
        <w:t>from the perspective of RAN</w:t>
      </w:r>
      <w:r>
        <w:rPr>
          <w:rFonts w:hint="eastAsia"/>
          <w:sz w:val="22"/>
          <w:szCs w:val="22"/>
          <w:lang w:eastAsia="zh-CN"/>
        </w:rPr>
        <w:t>.</w:t>
      </w:r>
    </w:p>
    <w:p w:rsidR="00906722" w:rsidRDefault="00857866" w:rsidP="00492DEE">
      <w:pPr>
        <w:pStyle w:val="1"/>
        <w:rPr>
          <w:lang w:eastAsia="zh-CN"/>
        </w:rPr>
      </w:pPr>
      <w:r>
        <w:t>2</w:t>
      </w:r>
      <w:r w:rsidR="008F1F50">
        <w:tab/>
      </w:r>
      <w:r>
        <w:t>Discussion</w:t>
      </w:r>
    </w:p>
    <w:p w:rsidR="00206F5C" w:rsidRDefault="00206F5C" w:rsidP="00206F5C">
      <w:pPr>
        <w:pStyle w:val="2"/>
        <w:rPr>
          <w:lang w:eastAsia="zh-CN"/>
        </w:rPr>
      </w:pPr>
      <w:r>
        <w:t>2.</w:t>
      </w:r>
      <w:r>
        <w:rPr>
          <w:rFonts w:hint="eastAsia"/>
          <w:lang w:eastAsia="zh-CN"/>
        </w:rPr>
        <w:t xml:space="preserve">1 The mechanism of reflective </w:t>
      </w:r>
      <w:proofErr w:type="spellStart"/>
      <w:r>
        <w:rPr>
          <w:rFonts w:hint="eastAsia"/>
          <w:lang w:eastAsia="zh-CN"/>
        </w:rPr>
        <w:t>QoS</w:t>
      </w:r>
      <w:proofErr w:type="spellEnd"/>
    </w:p>
    <w:p w:rsidR="00AD178B" w:rsidRDefault="00464BC4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A</w:t>
      </w:r>
      <w:r w:rsidR="001D3678" w:rsidRPr="00F810B2">
        <w:rPr>
          <w:rFonts w:hint="eastAsia"/>
          <w:sz w:val="22"/>
          <w:szCs w:val="22"/>
        </w:rPr>
        <w:t xml:space="preserve">t </w:t>
      </w:r>
      <w:r w:rsidR="001D3678">
        <w:rPr>
          <w:rFonts w:hint="eastAsia"/>
          <w:sz w:val="22"/>
          <w:szCs w:val="22"/>
        </w:rPr>
        <w:t>RAN2</w:t>
      </w:r>
      <w:r>
        <w:rPr>
          <w:rFonts w:hint="eastAsia"/>
          <w:sz w:val="22"/>
          <w:szCs w:val="22"/>
          <w:lang w:eastAsia="zh-CN"/>
        </w:rPr>
        <w:t xml:space="preserve">#96 </w:t>
      </w:r>
      <w:r w:rsidR="001D3678">
        <w:rPr>
          <w:rFonts w:hint="eastAsia"/>
          <w:sz w:val="22"/>
          <w:szCs w:val="22"/>
        </w:rPr>
        <w:t>meeting</w:t>
      </w:r>
      <w:r w:rsidR="001D3678" w:rsidRPr="00F810B2">
        <w:rPr>
          <w:rFonts w:hint="eastAsia"/>
          <w:sz w:val="22"/>
          <w:szCs w:val="22"/>
        </w:rPr>
        <w:t>,</w:t>
      </w:r>
      <w:r w:rsidR="001D3678" w:rsidRPr="00F810B2">
        <w:rPr>
          <w:sz w:val="22"/>
          <w:szCs w:val="22"/>
        </w:rPr>
        <w:t xml:space="preserve"> </w:t>
      </w:r>
      <w:r w:rsidR="001D3678" w:rsidRPr="00F810B2">
        <w:rPr>
          <w:rFonts w:hint="eastAsia"/>
          <w:sz w:val="22"/>
          <w:szCs w:val="22"/>
        </w:rPr>
        <w:t xml:space="preserve">we have </w:t>
      </w:r>
      <w:r w:rsidR="001D3678">
        <w:rPr>
          <w:rFonts w:hint="eastAsia"/>
          <w:sz w:val="22"/>
          <w:szCs w:val="22"/>
        </w:rPr>
        <w:t>achieved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D3678">
        <w:rPr>
          <w:rFonts w:hint="eastAsia"/>
          <w:sz w:val="22"/>
          <w:szCs w:val="22"/>
        </w:rPr>
        <w:t>a two-step mapping of IP flows</w:t>
      </w:r>
      <w:r>
        <w:rPr>
          <w:rFonts w:hint="eastAsia"/>
          <w:sz w:val="22"/>
          <w:szCs w:val="22"/>
          <w:lang w:eastAsia="zh-CN"/>
        </w:rPr>
        <w:t xml:space="preserve"> [2]</w:t>
      </w:r>
      <w:r w:rsidR="001D3678">
        <w:rPr>
          <w:rFonts w:hint="eastAsia"/>
          <w:sz w:val="22"/>
          <w:szCs w:val="22"/>
        </w:rPr>
        <w:t xml:space="preserve">, in which NAS is responsible for </w:t>
      </w:r>
      <w:r w:rsidR="001D3678" w:rsidRPr="00E70516">
        <w:rPr>
          <w:sz w:val="22"/>
          <w:szCs w:val="22"/>
        </w:rPr>
        <w:t>IP</w:t>
      </w:r>
      <w:r w:rsidR="001D3678">
        <w:rPr>
          <w:rFonts w:hint="eastAsia"/>
          <w:sz w:val="22"/>
          <w:szCs w:val="22"/>
          <w:lang w:eastAsia="zh-CN"/>
        </w:rPr>
        <w:t xml:space="preserve"> </w:t>
      </w:r>
      <w:r w:rsidR="001D3678" w:rsidRPr="00E70516">
        <w:rPr>
          <w:sz w:val="22"/>
          <w:szCs w:val="22"/>
        </w:rPr>
        <w:t>flow-&gt;</w:t>
      </w:r>
      <w:proofErr w:type="spellStart"/>
      <w:r w:rsidR="001D3678" w:rsidRPr="00E70516">
        <w:rPr>
          <w:sz w:val="22"/>
          <w:szCs w:val="22"/>
        </w:rPr>
        <w:t>Q</w:t>
      </w:r>
      <w:r w:rsidR="001D3678">
        <w:rPr>
          <w:rFonts w:hint="eastAsia"/>
          <w:sz w:val="22"/>
          <w:szCs w:val="22"/>
          <w:lang w:eastAsia="zh-CN"/>
        </w:rPr>
        <w:t>o</w:t>
      </w:r>
      <w:r w:rsidR="001D3678" w:rsidRPr="00E70516">
        <w:rPr>
          <w:sz w:val="22"/>
          <w:szCs w:val="22"/>
        </w:rPr>
        <w:t>S</w:t>
      </w:r>
      <w:proofErr w:type="spellEnd"/>
      <w:r w:rsidR="001D3678">
        <w:rPr>
          <w:rFonts w:hint="eastAsia"/>
          <w:sz w:val="22"/>
          <w:szCs w:val="22"/>
          <w:lang w:eastAsia="zh-CN"/>
        </w:rPr>
        <w:t xml:space="preserve"> </w:t>
      </w:r>
      <w:r w:rsidR="001D3678" w:rsidRPr="00E70516">
        <w:rPr>
          <w:sz w:val="22"/>
          <w:szCs w:val="22"/>
        </w:rPr>
        <w:t>flow mapping</w:t>
      </w:r>
      <w:r w:rsidR="001D3678">
        <w:rPr>
          <w:rFonts w:hint="eastAsia"/>
          <w:sz w:val="22"/>
          <w:szCs w:val="22"/>
          <w:lang w:eastAsia="zh-CN"/>
        </w:rPr>
        <w:t xml:space="preserve"> (NAS filtering)</w:t>
      </w:r>
      <w:r w:rsidR="001D3678" w:rsidRPr="00E70516">
        <w:rPr>
          <w:sz w:val="22"/>
          <w:szCs w:val="22"/>
        </w:rPr>
        <w:t xml:space="preserve">, and AS is responsible for the </w:t>
      </w:r>
      <w:proofErr w:type="spellStart"/>
      <w:r w:rsidR="001D3678" w:rsidRPr="00E70516">
        <w:rPr>
          <w:sz w:val="22"/>
          <w:szCs w:val="22"/>
        </w:rPr>
        <w:t>Q</w:t>
      </w:r>
      <w:r w:rsidR="001D3678">
        <w:rPr>
          <w:rFonts w:hint="eastAsia"/>
          <w:sz w:val="22"/>
          <w:szCs w:val="22"/>
          <w:lang w:eastAsia="zh-CN"/>
        </w:rPr>
        <w:t>o</w:t>
      </w:r>
      <w:r w:rsidR="001D3678" w:rsidRPr="00E70516">
        <w:rPr>
          <w:sz w:val="22"/>
          <w:szCs w:val="22"/>
        </w:rPr>
        <w:t>S</w:t>
      </w:r>
      <w:proofErr w:type="spellEnd"/>
      <w:r w:rsidR="001D3678">
        <w:rPr>
          <w:rFonts w:hint="eastAsia"/>
          <w:sz w:val="22"/>
          <w:szCs w:val="22"/>
          <w:lang w:eastAsia="zh-CN"/>
        </w:rPr>
        <w:t xml:space="preserve"> </w:t>
      </w:r>
      <w:r w:rsidR="001D3678" w:rsidRPr="00E70516">
        <w:rPr>
          <w:sz w:val="22"/>
          <w:szCs w:val="22"/>
        </w:rPr>
        <w:t>flow-&gt;DRB mapping</w:t>
      </w:r>
      <w:r w:rsidR="001D3678">
        <w:rPr>
          <w:rFonts w:hint="eastAsia"/>
          <w:sz w:val="22"/>
          <w:szCs w:val="22"/>
          <w:lang w:eastAsia="zh-CN"/>
        </w:rPr>
        <w:t xml:space="preserve"> (AS filtering).</w:t>
      </w:r>
      <w:r w:rsidR="004B5F92">
        <w:rPr>
          <w:rFonts w:hint="eastAsia"/>
          <w:sz w:val="22"/>
          <w:szCs w:val="22"/>
          <w:lang w:eastAsia="zh-CN"/>
        </w:rPr>
        <w:t xml:space="preserve"> </w:t>
      </w:r>
      <w:r w:rsidR="004B5F92" w:rsidRPr="000B6C67">
        <w:rPr>
          <w:rFonts w:hint="eastAsia"/>
          <w:sz w:val="22"/>
          <w:szCs w:val="22"/>
          <w:lang w:eastAsia="zh-CN"/>
        </w:rPr>
        <w:t>Fig.1 illustrates the two-step mapping of IP flows to DRB</w:t>
      </w:r>
      <w:r w:rsidR="004B5F92">
        <w:rPr>
          <w:rFonts w:hint="eastAsia"/>
          <w:sz w:val="22"/>
          <w:szCs w:val="22"/>
          <w:lang w:eastAsia="zh-CN"/>
        </w:rPr>
        <w:t>s</w:t>
      </w:r>
      <w:r w:rsidR="004B5F92" w:rsidRPr="000B6C67">
        <w:rPr>
          <w:rFonts w:hint="eastAsia"/>
          <w:sz w:val="22"/>
          <w:szCs w:val="22"/>
          <w:lang w:eastAsia="zh-CN"/>
        </w:rPr>
        <w:t>.</w:t>
      </w:r>
    </w:p>
    <w:p w:rsidR="00EA174F" w:rsidRDefault="00B1118F" w:rsidP="00EC49CE">
      <w:pPr>
        <w:jc w:val="center"/>
        <w:rPr>
          <w:lang w:eastAsia="zh-CN"/>
        </w:rPr>
      </w:pPr>
      <w:r>
        <w:object w:dxaOrig="5797" w:dyaOrig="5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75pt;height:277.65pt" o:ole="">
            <v:imagedata r:id="rId8" o:title=""/>
          </v:shape>
          <o:OLEObject Type="Embed" ProgID="Visio.Drawing.11" ShapeID="_x0000_i1025" DrawAspect="Content" ObjectID="_1545231955" r:id="rId9"/>
        </w:object>
      </w:r>
    </w:p>
    <w:p w:rsidR="003B4DF0" w:rsidRPr="000B6C67" w:rsidRDefault="003B4DF0" w:rsidP="00EC49CE">
      <w:pPr>
        <w:jc w:val="center"/>
        <w:rPr>
          <w:sz w:val="22"/>
          <w:szCs w:val="22"/>
          <w:lang w:eastAsia="zh-CN"/>
        </w:rPr>
      </w:pPr>
      <w:r w:rsidRPr="000B6C67">
        <w:rPr>
          <w:rFonts w:hint="eastAsia"/>
          <w:sz w:val="22"/>
          <w:szCs w:val="22"/>
          <w:lang w:eastAsia="zh-CN"/>
        </w:rPr>
        <w:lastRenderedPageBreak/>
        <w:t>Fig.1 two-step mapping of IP flows to DRB</w:t>
      </w:r>
      <w:r w:rsidR="00A31586" w:rsidRPr="000B6C67">
        <w:rPr>
          <w:rFonts w:hint="eastAsia"/>
          <w:sz w:val="22"/>
          <w:szCs w:val="22"/>
          <w:lang w:eastAsia="zh-CN"/>
        </w:rPr>
        <w:t>s</w:t>
      </w:r>
      <w:r w:rsidR="007F21CC">
        <w:rPr>
          <w:rFonts w:hint="eastAsia"/>
          <w:sz w:val="22"/>
          <w:szCs w:val="22"/>
          <w:lang w:eastAsia="zh-CN"/>
        </w:rPr>
        <w:t xml:space="preserve"> </w:t>
      </w:r>
    </w:p>
    <w:p w:rsidR="00C74CDC" w:rsidRPr="000B6C67" w:rsidRDefault="002B723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For non-reflective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(e.g. </w:t>
      </w:r>
      <w:proofErr w:type="spellStart"/>
      <w:r w:rsidR="00C74CDC" w:rsidRPr="000B6C67">
        <w:rPr>
          <w:rFonts w:hint="eastAsia"/>
          <w:sz w:val="22"/>
          <w:szCs w:val="22"/>
          <w:lang w:eastAsia="zh-CN"/>
        </w:rPr>
        <w:t>QoS</w:t>
      </w:r>
      <w:proofErr w:type="spellEnd"/>
      <w:r w:rsidR="00C74CDC" w:rsidRPr="000B6C67">
        <w:rPr>
          <w:rFonts w:hint="eastAsia"/>
          <w:sz w:val="22"/>
          <w:szCs w:val="22"/>
          <w:lang w:eastAsia="zh-CN"/>
        </w:rPr>
        <w:t xml:space="preserve"> flow1 and </w:t>
      </w:r>
      <w:proofErr w:type="spellStart"/>
      <w:r w:rsidR="00C74CDC" w:rsidRPr="000B6C67">
        <w:rPr>
          <w:rFonts w:hint="eastAsia"/>
          <w:sz w:val="22"/>
          <w:szCs w:val="22"/>
          <w:lang w:eastAsia="zh-CN"/>
        </w:rPr>
        <w:t>QoS</w:t>
      </w:r>
      <w:proofErr w:type="spellEnd"/>
      <w:r w:rsidR="00C74CDC" w:rsidRPr="000B6C67">
        <w:rPr>
          <w:rFonts w:hint="eastAsia"/>
          <w:sz w:val="22"/>
          <w:szCs w:val="22"/>
          <w:lang w:eastAsia="zh-CN"/>
        </w:rPr>
        <w:t xml:space="preserve"> flow2 illustrated in Fig.1</w:t>
      </w:r>
      <w:r>
        <w:rPr>
          <w:rFonts w:hint="eastAsia"/>
          <w:sz w:val="22"/>
          <w:szCs w:val="22"/>
          <w:lang w:eastAsia="zh-CN"/>
        </w:rPr>
        <w:t>)</w:t>
      </w:r>
      <w:r w:rsidR="00C74CDC" w:rsidRPr="000B6C67">
        <w:rPr>
          <w:rFonts w:hint="eastAsia"/>
          <w:sz w:val="22"/>
          <w:szCs w:val="22"/>
          <w:lang w:eastAsia="zh-CN"/>
        </w:rPr>
        <w:t>:</w:t>
      </w:r>
    </w:p>
    <w:p w:rsidR="00C74CDC" w:rsidRPr="000B6C67" w:rsidRDefault="00856C2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NAS filtering:</w:t>
      </w:r>
      <w:r w:rsidR="000B6C67" w:rsidRPr="000B6C67">
        <w:rPr>
          <w:rFonts w:hint="eastAsia"/>
          <w:sz w:val="22"/>
          <w:szCs w:val="22"/>
          <w:lang w:eastAsia="zh-CN"/>
        </w:rPr>
        <w:t xml:space="preserve"> </w:t>
      </w:r>
      <w:r w:rsidR="000B6C67" w:rsidRPr="000B6C67">
        <w:rPr>
          <w:sz w:val="22"/>
          <w:szCs w:val="22"/>
          <w:lang w:eastAsia="zh-CN"/>
        </w:rPr>
        <w:t>the</w:t>
      </w:r>
      <w:r w:rsidR="000B6C67" w:rsidRPr="000B6C67">
        <w:rPr>
          <w:rFonts w:hint="eastAsia"/>
          <w:sz w:val="22"/>
          <w:szCs w:val="22"/>
          <w:lang w:eastAsia="zh-CN"/>
        </w:rPr>
        <w:t xml:space="preserve"> UE </w:t>
      </w:r>
      <w:r w:rsidR="000B6C67" w:rsidRPr="000B6C67">
        <w:rPr>
          <w:sz w:val="22"/>
          <w:szCs w:val="22"/>
          <w:lang w:eastAsia="zh-CN"/>
        </w:rPr>
        <w:t>has</w:t>
      </w:r>
      <w:r w:rsidR="000B6C67" w:rsidRPr="000B6C67">
        <w:rPr>
          <w:rFonts w:hint="eastAsia"/>
          <w:sz w:val="22"/>
          <w:szCs w:val="22"/>
          <w:lang w:eastAsia="zh-CN"/>
        </w:rPr>
        <w:t xml:space="preserve"> received the packet filters of </w:t>
      </w:r>
      <w:proofErr w:type="spellStart"/>
      <w:r w:rsidR="000B6C67" w:rsidRPr="000B6C67">
        <w:rPr>
          <w:rFonts w:hint="eastAsia"/>
          <w:sz w:val="22"/>
          <w:szCs w:val="22"/>
          <w:lang w:eastAsia="zh-CN"/>
        </w:rPr>
        <w:t>QoS</w:t>
      </w:r>
      <w:proofErr w:type="spellEnd"/>
      <w:r w:rsidR="000B6C67" w:rsidRPr="000B6C67">
        <w:rPr>
          <w:rFonts w:hint="eastAsia"/>
          <w:sz w:val="22"/>
          <w:szCs w:val="22"/>
          <w:lang w:eastAsia="zh-CN"/>
        </w:rPr>
        <w:t xml:space="preserve"> flow1 and </w:t>
      </w:r>
      <w:proofErr w:type="spellStart"/>
      <w:r w:rsidR="000B6C67" w:rsidRPr="000B6C67">
        <w:rPr>
          <w:rFonts w:hint="eastAsia"/>
          <w:sz w:val="22"/>
          <w:szCs w:val="22"/>
          <w:lang w:eastAsia="zh-CN"/>
        </w:rPr>
        <w:t>QoS</w:t>
      </w:r>
      <w:proofErr w:type="spellEnd"/>
      <w:r w:rsidR="000B6C67" w:rsidRPr="000B6C67">
        <w:rPr>
          <w:rFonts w:hint="eastAsia"/>
          <w:sz w:val="22"/>
          <w:szCs w:val="22"/>
          <w:lang w:eastAsia="zh-CN"/>
        </w:rPr>
        <w:t xml:space="preserve"> flow2 from NG Core using NG1 signalling and stored in NAS as illustrated Fig.1. When receiving data packets from the application, NAS matches the uplink packets to </w:t>
      </w:r>
      <w:r w:rsidR="00B84999">
        <w:rPr>
          <w:rFonts w:hint="eastAsia"/>
          <w:sz w:val="22"/>
          <w:szCs w:val="22"/>
          <w:lang w:eastAsia="zh-CN"/>
        </w:rPr>
        <w:t>the</w:t>
      </w:r>
      <w:r w:rsidR="000B6C67" w:rsidRPr="000B6C67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0B6C67" w:rsidRPr="000B6C67">
        <w:rPr>
          <w:rFonts w:hint="eastAsia"/>
          <w:sz w:val="22"/>
          <w:szCs w:val="22"/>
          <w:lang w:eastAsia="zh-CN"/>
        </w:rPr>
        <w:t>QoS</w:t>
      </w:r>
      <w:proofErr w:type="spellEnd"/>
      <w:r w:rsidR="000B6C67" w:rsidRPr="000B6C67">
        <w:rPr>
          <w:rFonts w:hint="eastAsia"/>
          <w:sz w:val="22"/>
          <w:szCs w:val="22"/>
          <w:lang w:eastAsia="zh-CN"/>
        </w:rPr>
        <w:t xml:space="preserve"> flow according to the packet filters </w:t>
      </w:r>
      <w:r w:rsidR="000B6C67" w:rsidRPr="000B6C67">
        <w:rPr>
          <w:sz w:val="22"/>
          <w:szCs w:val="22"/>
          <w:lang w:eastAsia="zh-CN"/>
        </w:rPr>
        <w:t>embedded</w:t>
      </w:r>
      <w:r w:rsidR="000B6C67" w:rsidRPr="000B6C67">
        <w:rPr>
          <w:rFonts w:hint="eastAsia"/>
          <w:sz w:val="22"/>
          <w:szCs w:val="22"/>
          <w:lang w:eastAsia="zh-CN"/>
        </w:rPr>
        <w:t xml:space="preserve"> in the IP flow</w:t>
      </w:r>
      <w:r w:rsidR="00B9386A">
        <w:rPr>
          <w:rFonts w:hint="eastAsia"/>
          <w:sz w:val="22"/>
          <w:szCs w:val="22"/>
          <w:lang w:eastAsia="zh-CN"/>
        </w:rPr>
        <w:t xml:space="preserve"> and the stored </w:t>
      </w:r>
      <w:r w:rsidR="00B9386A" w:rsidRPr="000B6C67">
        <w:rPr>
          <w:rFonts w:hint="eastAsia"/>
          <w:sz w:val="22"/>
          <w:szCs w:val="22"/>
          <w:lang w:eastAsia="zh-CN"/>
        </w:rPr>
        <w:t xml:space="preserve">packet filters of </w:t>
      </w:r>
      <w:r w:rsidR="00B9386A">
        <w:rPr>
          <w:rFonts w:hint="eastAsia"/>
          <w:sz w:val="22"/>
          <w:szCs w:val="22"/>
          <w:lang w:eastAsia="zh-CN"/>
        </w:rPr>
        <w:t xml:space="preserve">each </w:t>
      </w:r>
      <w:proofErr w:type="spellStart"/>
      <w:r w:rsidR="0073041B">
        <w:rPr>
          <w:rFonts w:hint="eastAsia"/>
          <w:sz w:val="22"/>
          <w:szCs w:val="22"/>
          <w:lang w:eastAsia="zh-CN"/>
        </w:rPr>
        <w:t>QoS</w:t>
      </w:r>
      <w:proofErr w:type="spellEnd"/>
      <w:r w:rsidR="0073041B">
        <w:rPr>
          <w:rFonts w:hint="eastAsia"/>
          <w:sz w:val="22"/>
          <w:szCs w:val="22"/>
          <w:lang w:eastAsia="zh-CN"/>
        </w:rPr>
        <w:t xml:space="preserve"> flow. NAS informs the filtered </w:t>
      </w:r>
      <w:proofErr w:type="spellStart"/>
      <w:r w:rsidR="0073041B">
        <w:rPr>
          <w:rFonts w:hint="eastAsia"/>
          <w:sz w:val="22"/>
          <w:szCs w:val="22"/>
          <w:lang w:eastAsia="zh-CN"/>
        </w:rPr>
        <w:t>QoS</w:t>
      </w:r>
      <w:proofErr w:type="spellEnd"/>
      <w:r w:rsidR="0073041B">
        <w:rPr>
          <w:rFonts w:hint="eastAsia"/>
          <w:sz w:val="22"/>
          <w:szCs w:val="22"/>
          <w:lang w:eastAsia="zh-CN"/>
        </w:rPr>
        <w:t>-flow-id to AS.</w:t>
      </w:r>
    </w:p>
    <w:p w:rsidR="001F6550" w:rsidRDefault="001F6550">
      <w:pPr>
        <w:rPr>
          <w:sz w:val="22"/>
          <w:szCs w:val="22"/>
          <w:lang w:eastAsia="zh-CN"/>
        </w:rPr>
      </w:pPr>
      <w:r w:rsidRPr="000B6C67">
        <w:rPr>
          <w:rFonts w:hint="eastAsia"/>
          <w:sz w:val="22"/>
          <w:szCs w:val="22"/>
          <w:lang w:eastAsia="zh-CN"/>
        </w:rPr>
        <w:t>AS filtering:</w:t>
      </w:r>
      <w:r w:rsidR="00856C23">
        <w:rPr>
          <w:rFonts w:hint="eastAsia"/>
          <w:sz w:val="22"/>
          <w:szCs w:val="22"/>
          <w:lang w:eastAsia="zh-CN"/>
        </w:rPr>
        <w:t xml:space="preserve"> the UE has received </w:t>
      </w:r>
      <w:r w:rsidR="00856C23">
        <w:rPr>
          <w:sz w:val="22"/>
          <w:szCs w:val="22"/>
          <w:lang w:eastAsia="zh-CN"/>
        </w:rPr>
        <w:t>the</w:t>
      </w:r>
      <w:r w:rsidR="00856C23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C9216B" w:rsidRPr="00E70516">
        <w:rPr>
          <w:sz w:val="22"/>
          <w:szCs w:val="22"/>
          <w:lang w:eastAsia="zh-CN"/>
        </w:rPr>
        <w:t>Q</w:t>
      </w:r>
      <w:r w:rsidR="00C9216B">
        <w:rPr>
          <w:rFonts w:hint="eastAsia"/>
          <w:sz w:val="22"/>
          <w:szCs w:val="22"/>
          <w:lang w:eastAsia="zh-CN"/>
        </w:rPr>
        <w:t>o</w:t>
      </w:r>
      <w:r w:rsidR="00C9216B" w:rsidRPr="00E70516">
        <w:rPr>
          <w:sz w:val="22"/>
          <w:szCs w:val="22"/>
          <w:lang w:eastAsia="zh-CN"/>
        </w:rPr>
        <w:t>S</w:t>
      </w:r>
      <w:proofErr w:type="spellEnd"/>
      <w:r w:rsidR="00C9216B">
        <w:rPr>
          <w:rFonts w:hint="eastAsia"/>
          <w:sz w:val="22"/>
          <w:szCs w:val="22"/>
          <w:lang w:eastAsia="zh-CN"/>
        </w:rPr>
        <w:t xml:space="preserve"> </w:t>
      </w:r>
      <w:r w:rsidR="00C9216B" w:rsidRPr="00E70516">
        <w:rPr>
          <w:sz w:val="22"/>
          <w:szCs w:val="22"/>
          <w:lang w:eastAsia="zh-CN"/>
        </w:rPr>
        <w:t>flow-&gt;DRB mapping</w:t>
      </w:r>
      <w:r w:rsidR="00C9216B">
        <w:rPr>
          <w:rFonts w:hint="eastAsia"/>
          <w:sz w:val="22"/>
          <w:szCs w:val="22"/>
          <w:lang w:eastAsia="zh-CN"/>
        </w:rPr>
        <w:t xml:space="preserve"> information from </w:t>
      </w:r>
      <w:proofErr w:type="spellStart"/>
      <w:r w:rsidR="00C9216B">
        <w:rPr>
          <w:rFonts w:hint="eastAsia"/>
          <w:sz w:val="22"/>
          <w:szCs w:val="22"/>
          <w:lang w:eastAsia="zh-CN"/>
        </w:rPr>
        <w:t>gNB</w:t>
      </w:r>
      <w:proofErr w:type="spellEnd"/>
      <w:r w:rsidR="005A7A46">
        <w:rPr>
          <w:rFonts w:hint="eastAsia"/>
          <w:sz w:val="22"/>
          <w:szCs w:val="22"/>
          <w:lang w:eastAsia="zh-CN"/>
        </w:rPr>
        <w:t xml:space="preserve"> and stored in AS,</w:t>
      </w:r>
      <w:r w:rsidR="00C9216B">
        <w:rPr>
          <w:rFonts w:hint="eastAsia"/>
          <w:sz w:val="22"/>
          <w:szCs w:val="22"/>
          <w:lang w:eastAsia="zh-CN"/>
        </w:rPr>
        <w:t xml:space="preserve"> e.g. QoS-flow-id1/QoS-flow-id2 to DRB1 mapping information illustrated in Fig.1</w:t>
      </w:r>
      <w:r w:rsidR="0073041B">
        <w:rPr>
          <w:rFonts w:hint="eastAsia"/>
          <w:sz w:val="22"/>
          <w:szCs w:val="22"/>
          <w:lang w:eastAsia="zh-CN"/>
        </w:rPr>
        <w:t xml:space="preserve">. With the filtered </w:t>
      </w:r>
      <w:proofErr w:type="spellStart"/>
      <w:r w:rsidR="0073041B">
        <w:rPr>
          <w:rFonts w:hint="eastAsia"/>
          <w:sz w:val="22"/>
          <w:szCs w:val="22"/>
          <w:lang w:eastAsia="zh-CN"/>
        </w:rPr>
        <w:t>QoS</w:t>
      </w:r>
      <w:proofErr w:type="spellEnd"/>
      <w:r w:rsidR="0073041B">
        <w:rPr>
          <w:rFonts w:hint="eastAsia"/>
          <w:sz w:val="22"/>
          <w:szCs w:val="22"/>
          <w:lang w:eastAsia="zh-CN"/>
        </w:rPr>
        <w:t xml:space="preserve">-flow-id from NAS and the stored </w:t>
      </w:r>
      <w:proofErr w:type="spellStart"/>
      <w:r w:rsidR="0073041B" w:rsidRPr="00E70516">
        <w:rPr>
          <w:sz w:val="22"/>
          <w:szCs w:val="22"/>
          <w:lang w:eastAsia="zh-CN"/>
        </w:rPr>
        <w:t>Q</w:t>
      </w:r>
      <w:r w:rsidR="0073041B">
        <w:rPr>
          <w:rFonts w:hint="eastAsia"/>
          <w:sz w:val="22"/>
          <w:szCs w:val="22"/>
          <w:lang w:eastAsia="zh-CN"/>
        </w:rPr>
        <w:t>o</w:t>
      </w:r>
      <w:r w:rsidR="0073041B" w:rsidRPr="00E70516">
        <w:rPr>
          <w:sz w:val="22"/>
          <w:szCs w:val="22"/>
          <w:lang w:eastAsia="zh-CN"/>
        </w:rPr>
        <w:t>S</w:t>
      </w:r>
      <w:proofErr w:type="spellEnd"/>
      <w:r w:rsidR="0073041B">
        <w:rPr>
          <w:rFonts w:hint="eastAsia"/>
          <w:sz w:val="22"/>
          <w:szCs w:val="22"/>
          <w:lang w:eastAsia="zh-CN"/>
        </w:rPr>
        <w:t xml:space="preserve"> </w:t>
      </w:r>
      <w:r w:rsidR="0073041B" w:rsidRPr="00E70516">
        <w:rPr>
          <w:sz w:val="22"/>
          <w:szCs w:val="22"/>
          <w:lang w:eastAsia="zh-CN"/>
        </w:rPr>
        <w:t>flow-&gt;DRB mapping</w:t>
      </w:r>
      <w:r w:rsidR="0073041B">
        <w:rPr>
          <w:rFonts w:hint="eastAsia"/>
          <w:sz w:val="22"/>
          <w:szCs w:val="22"/>
          <w:lang w:eastAsia="zh-CN"/>
        </w:rPr>
        <w:t xml:space="preserve"> information</w:t>
      </w:r>
      <w:r w:rsidR="00B3044A">
        <w:rPr>
          <w:rFonts w:hint="eastAsia"/>
          <w:sz w:val="22"/>
          <w:szCs w:val="22"/>
          <w:lang w:eastAsia="zh-CN"/>
        </w:rPr>
        <w:t>, AS maps the data packets to the corresponding DRB.</w:t>
      </w:r>
    </w:p>
    <w:p w:rsidR="009026D3" w:rsidRDefault="009026D3" w:rsidP="009026D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Besides the two-step mapping mechanism, at last RAN2 meeting, we have </w:t>
      </w:r>
      <w:r w:rsidR="00217C3E">
        <w:rPr>
          <w:sz w:val="22"/>
          <w:szCs w:val="22"/>
          <w:lang w:eastAsia="zh-CN"/>
        </w:rPr>
        <w:t>achieved</w:t>
      </w:r>
      <w:r w:rsidR="00217C3E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another agreement for </w:t>
      </w:r>
      <w:r>
        <w:rPr>
          <w:sz w:val="22"/>
          <w:szCs w:val="22"/>
          <w:lang w:eastAsia="zh-CN"/>
        </w:rPr>
        <w:t>reflective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>:</w:t>
      </w:r>
    </w:p>
    <w:p w:rsidR="009026D3" w:rsidRPr="002A014C" w:rsidRDefault="009026D3" w:rsidP="009026D3">
      <w:pPr>
        <w:ind w:firstLine="284"/>
        <w:rPr>
          <w:i/>
          <w:sz w:val="22"/>
          <w:szCs w:val="22"/>
          <w:lang w:eastAsia="zh-CN"/>
        </w:rPr>
      </w:pPr>
      <w:r w:rsidRPr="002A014C">
        <w:rPr>
          <w:i/>
          <w:sz w:val="22"/>
          <w:szCs w:val="22"/>
          <w:lang w:eastAsia="zh-CN"/>
        </w:rPr>
        <w:t xml:space="preserve">DL packets over </w:t>
      </w:r>
      <w:proofErr w:type="spellStart"/>
      <w:r w:rsidRPr="002A014C">
        <w:rPr>
          <w:i/>
          <w:sz w:val="22"/>
          <w:szCs w:val="22"/>
          <w:lang w:eastAsia="zh-CN"/>
        </w:rPr>
        <w:t>Uu</w:t>
      </w:r>
      <w:proofErr w:type="spellEnd"/>
      <w:r w:rsidRPr="002A014C">
        <w:rPr>
          <w:i/>
          <w:sz w:val="22"/>
          <w:szCs w:val="22"/>
          <w:lang w:eastAsia="zh-CN"/>
        </w:rPr>
        <w:t xml:space="preserve"> are marked </w:t>
      </w:r>
      <w:proofErr w:type="spellStart"/>
      <w:r w:rsidRPr="002A014C">
        <w:rPr>
          <w:i/>
          <w:sz w:val="22"/>
          <w:szCs w:val="22"/>
          <w:lang w:eastAsia="zh-CN"/>
        </w:rPr>
        <w:t>inband</w:t>
      </w:r>
      <w:proofErr w:type="spellEnd"/>
      <w:r w:rsidRPr="002A014C">
        <w:rPr>
          <w:i/>
          <w:sz w:val="22"/>
          <w:szCs w:val="22"/>
          <w:lang w:eastAsia="zh-CN"/>
        </w:rPr>
        <w:t xml:space="preserve"> with QOS-flow-id for the purposes of reflective </w:t>
      </w:r>
      <w:proofErr w:type="spellStart"/>
      <w:r w:rsidRPr="002A014C">
        <w:rPr>
          <w:i/>
          <w:sz w:val="22"/>
          <w:szCs w:val="22"/>
          <w:lang w:eastAsia="zh-CN"/>
        </w:rPr>
        <w:t>QoS</w:t>
      </w:r>
      <w:proofErr w:type="spellEnd"/>
      <w:r>
        <w:rPr>
          <w:rFonts w:hint="eastAsia"/>
          <w:i/>
          <w:sz w:val="22"/>
          <w:szCs w:val="22"/>
          <w:lang w:eastAsia="zh-CN"/>
        </w:rPr>
        <w:t>.</w:t>
      </w:r>
    </w:p>
    <w:p w:rsidR="005075DB" w:rsidRDefault="005075DB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With the agreed two-step mapping </w:t>
      </w:r>
      <w:r w:rsidR="00351F49">
        <w:rPr>
          <w:rFonts w:hint="eastAsia"/>
          <w:sz w:val="22"/>
          <w:szCs w:val="22"/>
          <w:lang w:eastAsia="zh-CN"/>
        </w:rPr>
        <w:t xml:space="preserve">mechanism and the </w:t>
      </w:r>
      <w:proofErr w:type="spellStart"/>
      <w:r w:rsidR="00351F49">
        <w:rPr>
          <w:rFonts w:hint="eastAsia"/>
          <w:sz w:val="22"/>
          <w:szCs w:val="22"/>
          <w:lang w:eastAsia="zh-CN"/>
        </w:rPr>
        <w:t>QoS</w:t>
      </w:r>
      <w:proofErr w:type="spellEnd"/>
      <w:r w:rsidR="00351F49">
        <w:rPr>
          <w:rFonts w:hint="eastAsia"/>
          <w:sz w:val="22"/>
          <w:szCs w:val="22"/>
          <w:lang w:eastAsia="zh-CN"/>
        </w:rPr>
        <w:t xml:space="preserve">-flow-id introduced for </w:t>
      </w:r>
      <w:r w:rsidR="00351F49">
        <w:rPr>
          <w:sz w:val="22"/>
          <w:szCs w:val="22"/>
          <w:lang w:eastAsia="zh-CN"/>
        </w:rPr>
        <w:t>reflective</w:t>
      </w:r>
      <w:r w:rsidR="00351F49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351F49">
        <w:rPr>
          <w:rFonts w:hint="eastAsia"/>
          <w:sz w:val="22"/>
          <w:szCs w:val="22"/>
          <w:lang w:eastAsia="zh-CN"/>
        </w:rPr>
        <w:t>QoS</w:t>
      </w:r>
      <w:proofErr w:type="spellEnd"/>
      <w:r w:rsidR="00351F49">
        <w:rPr>
          <w:rFonts w:hint="eastAsia"/>
          <w:sz w:val="22"/>
          <w:szCs w:val="22"/>
          <w:lang w:eastAsia="zh-CN"/>
        </w:rPr>
        <w:t xml:space="preserve"> in DL packets </w:t>
      </w:r>
      <w:r>
        <w:rPr>
          <w:rFonts w:hint="eastAsia"/>
          <w:sz w:val="22"/>
          <w:szCs w:val="22"/>
          <w:lang w:eastAsia="zh-CN"/>
        </w:rPr>
        <w:t xml:space="preserve">in RAN2, the relationship between the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and the two-step mapping </w:t>
      </w:r>
      <w:r>
        <w:rPr>
          <w:sz w:val="22"/>
          <w:szCs w:val="22"/>
          <w:lang w:eastAsia="zh-CN"/>
        </w:rPr>
        <w:t>mechanism</w:t>
      </w:r>
      <w:r>
        <w:rPr>
          <w:rFonts w:hint="eastAsia"/>
          <w:sz w:val="22"/>
          <w:szCs w:val="22"/>
          <w:lang w:eastAsia="zh-CN"/>
        </w:rPr>
        <w:t xml:space="preserve"> (NAS filtering + AS filtering) should be clarified first before </w:t>
      </w:r>
      <w:r w:rsidR="002C1B59">
        <w:rPr>
          <w:rFonts w:hint="eastAsia"/>
          <w:sz w:val="22"/>
          <w:szCs w:val="22"/>
          <w:lang w:eastAsia="zh-CN"/>
        </w:rPr>
        <w:t xml:space="preserve">go further interpretation of the reflective </w:t>
      </w:r>
      <w:proofErr w:type="spellStart"/>
      <w:r w:rsidR="002C1B59">
        <w:rPr>
          <w:rFonts w:hint="eastAsia"/>
          <w:sz w:val="22"/>
          <w:szCs w:val="22"/>
          <w:lang w:eastAsia="zh-CN"/>
        </w:rPr>
        <w:t>QoS</w:t>
      </w:r>
      <w:proofErr w:type="spellEnd"/>
      <w:r w:rsidR="00417055">
        <w:rPr>
          <w:rFonts w:hint="eastAsia"/>
          <w:sz w:val="22"/>
          <w:szCs w:val="22"/>
          <w:lang w:eastAsia="zh-CN"/>
        </w:rPr>
        <w:t xml:space="preserve"> mechanism</w:t>
      </w:r>
      <w:r w:rsidR="002C1B59">
        <w:rPr>
          <w:rFonts w:hint="eastAsia"/>
          <w:sz w:val="22"/>
          <w:szCs w:val="22"/>
          <w:lang w:eastAsia="zh-CN"/>
        </w:rPr>
        <w:t>.</w:t>
      </w:r>
      <w:r w:rsidR="00C85B06">
        <w:rPr>
          <w:rFonts w:hint="eastAsia"/>
          <w:sz w:val="22"/>
          <w:szCs w:val="22"/>
          <w:lang w:eastAsia="zh-CN"/>
        </w:rPr>
        <w:t xml:space="preserve"> </w:t>
      </w:r>
    </w:p>
    <w:p w:rsidR="00FB4425" w:rsidRDefault="00881D08" w:rsidP="00CB49DC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introduced </w:t>
      </w:r>
      <w:r w:rsidR="003075C7">
        <w:rPr>
          <w:rFonts w:hint="eastAsia"/>
          <w:sz w:val="22"/>
          <w:szCs w:val="22"/>
          <w:lang w:eastAsia="zh-CN"/>
        </w:rPr>
        <w:t xml:space="preserve">by SA2 </w:t>
      </w:r>
      <w:r>
        <w:rPr>
          <w:rFonts w:hint="eastAsia"/>
          <w:sz w:val="22"/>
          <w:szCs w:val="22"/>
          <w:lang w:eastAsia="zh-CN"/>
        </w:rPr>
        <w:t xml:space="preserve">for </w:t>
      </w:r>
      <w:r w:rsidR="00491029">
        <w:rPr>
          <w:rFonts w:hint="eastAsia"/>
          <w:sz w:val="22"/>
          <w:szCs w:val="22"/>
          <w:lang w:eastAsia="zh-CN"/>
        </w:rPr>
        <w:t xml:space="preserve">the supporting of </w:t>
      </w:r>
      <w:r w:rsidRPr="00F810B2">
        <w:rPr>
          <w:rFonts w:hint="eastAsia"/>
          <w:sz w:val="22"/>
          <w:szCs w:val="22"/>
          <w:lang w:eastAsia="zh-CN"/>
        </w:rPr>
        <w:t xml:space="preserve">services </w:t>
      </w:r>
      <w:r w:rsidR="00B82C4C">
        <w:rPr>
          <w:rFonts w:hint="eastAsia"/>
          <w:sz w:val="22"/>
          <w:szCs w:val="22"/>
          <w:lang w:eastAsia="zh-CN"/>
        </w:rPr>
        <w:t xml:space="preserve">of which </w:t>
      </w:r>
      <w:r w:rsidRPr="00F810B2">
        <w:rPr>
          <w:rFonts w:hint="eastAsia"/>
          <w:sz w:val="22"/>
          <w:szCs w:val="22"/>
          <w:lang w:eastAsia="zh-CN"/>
        </w:rPr>
        <w:t xml:space="preserve">the </w:t>
      </w:r>
      <w:r w:rsidR="00B82C4C">
        <w:rPr>
          <w:rFonts w:hint="eastAsia"/>
          <w:sz w:val="22"/>
          <w:szCs w:val="22"/>
          <w:lang w:eastAsia="zh-CN"/>
        </w:rPr>
        <w:t xml:space="preserve">packet </w:t>
      </w:r>
      <w:r w:rsidRPr="00F810B2">
        <w:rPr>
          <w:rFonts w:hint="eastAsia"/>
          <w:sz w:val="22"/>
          <w:szCs w:val="22"/>
          <w:lang w:eastAsia="zh-CN"/>
        </w:rPr>
        <w:t xml:space="preserve">filter changes quite often, or </w:t>
      </w:r>
      <w:r w:rsidR="00B82C4C">
        <w:rPr>
          <w:rFonts w:hint="eastAsia"/>
          <w:sz w:val="22"/>
          <w:szCs w:val="22"/>
          <w:lang w:eastAsia="zh-CN"/>
        </w:rPr>
        <w:t xml:space="preserve">for </w:t>
      </w:r>
      <w:r w:rsidRPr="00F810B2">
        <w:rPr>
          <w:rFonts w:hint="eastAsia"/>
          <w:sz w:val="22"/>
          <w:szCs w:val="22"/>
          <w:lang w:eastAsia="zh-CN"/>
        </w:rPr>
        <w:t>traffic comes from</w:t>
      </w:r>
      <w:r w:rsidR="00B82C4C">
        <w:rPr>
          <w:rFonts w:hint="eastAsia"/>
          <w:sz w:val="22"/>
          <w:szCs w:val="22"/>
          <w:lang w:eastAsia="zh-CN"/>
        </w:rPr>
        <w:t xml:space="preserve"> a large number of IP addresses, so</w:t>
      </w:r>
      <w:r w:rsidRPr="00F810B2">
        <w:rPr>
          <w:rFonts w:hint="eastAsia"/>
          <w:sz w:val="22"/>
          <w:szCs w:val="22"/>
          <w:lang w:eastAsia="zh-CN"/>
        </w:rPr>
        <w:t xml:space="preserve"> it is impossible or </w:t>
      </w:r>
      <w:r w:rsidRPr="00F810B2">
        <w:rPr>
          <w:sz w:val="22"/>
          <w:szCs w:val="22"/>
          <w:lang w:eastAsia="zh-CN"/>
        </w:rPr>
        <w:t>difficult</w:t>
      </w:r>
      <w:r w:rsidRPr="00F810B2">
        <w:rPr>
          <w:rFonts w:hint="eastAsia"/>
          <w:sz w:val="22"/>
          <w:szCs w:val="22"/>
          <w:lang w:eastAsia="zh-CN"/>
        </w:rPr>
        <w:t xml:space="preserve"> to send </w:t>
      </w:r>
      <w:r w:rsidR="00B82C4C">
        <w:rPr>
          <w:rFonts w:hint="eastAsia"/>
          <w:sz w:val="22"/>
          <w:szCs w:val="22"/>
          <w:lang w:eastAsia="zh-CN"/>
        </w:rPr>
        <w:t xml:space="preserve">packet </w:t>
      </w:r>
      <w:r w:rsidRPr="00F810B2">
        <w:rPr>
          <w:rFonts w:hint="eastAsia"/>
          <w:sz w:val="22"/>
          <w:szCs w:val="22"/>
          <w:lang w:eastAsia="zh-CN"/>
        </w:rPr>
        <w:t>filters to UE</w:t>
      </w:r>
      <w:r w:rsidR="00B82C4C">
        <w:rPr>
          <w:rFonts w:hint="eastAsia"/>
          <w:sz w:val="22"/>
          <w:szCs w:val="22"/>
          <w:lang w:eastAsia="zh-CN"/>
        </w:rPr>
        <w:t xml:space="preserve"> over NG1</w:t>
      </w:r>
      <w:r w:rsidR="001B6B13">
        <w:rPr>
          <w:rFonts w:hint="eastAsia"/>
          <w:sz w:val="22"/>
          <w:szCs w:val="22"/>
          <w:lang w:eastAsia="zh-CN"/>
        </w:rPr>
        <w:t xml:space="preserve"> </w:t>
      </w:r>
      <w:r w:rsidR="001B6B13" w:rsidRPr="00AF0DB0">
        <w:rPr>
          <w:rFonts w:hint="eastAsia"/>
          <w:sz w:val="22"/>
          <w:szCs w:val="22"/>
          <w:lang w:eastAsia="zh-CN"/>
        </w:rPr>
        <w:t>[3]</w:t>
      </w:r>
      <w:r w:rsidR="00DF65CB" w:rsidRPr="00AF0DB0">
        <w:rPr>
          <w:rFonts w:hint="eastAsia"/>
          <w:sz w:val="22"/>
          <w:szCs w:val="22"/>
          <w:lang w:eastAsia="zh-CN"/>
        </w:rPr>
        <w:t>.</w:t>
      </w:r>
      <w:r w:rsidR="00237911" w:rsidRPr="00AF0DB0">
        <w:rPr>
          <w:rFonts w:hint="eastAsia"/>
          <w:sz w:val="22"/>
          <w:szCs w:val="22"/>
          <w:lang w:eastAsia="zh-CN"/>
        </w:rPr>
        <w:t xml:space="preserve"> </w:t>
      </w:r>
      <w:r w:rsidR="00113EA1">
        <w:rPr>
          <w:rFonts w:hint="eastAsia"/>
          <w:sz w:val="22"/>
          <w:szCs w:val="22"/>
          <w:lang w:eastAsia="zh-CN"/>
        </w:rPr>
        <w:t>It can be seen from the original motivation</w:t>
      </w:r>
      <w:r w:rsidR="00CC0DE3">
        <w:rPr>
          <w:rFonts w:hint="eastAsia"/>
          <w:sz w:val="22"/>
          <w:szCs w:val="22"/>
          <w:lang w:eastAsia="zh-CN"/>
        </w:rPr>
        <w:t xml:space="preserve"> that</w:t>
      </w:r>
      <w:r w:rsidR="009E0DAD">
        <w:rPr>
          <w:rFonts w:hint="eastAsia"/>
          <w:sz w:val="22"/>
          <w:szCs w:val="22"/>
          <w:lang w:eastAsia="zh-CN"/>
        </w:rPr>
        <w:t xml:space="preserve"> the NAS filtering</w:t>
      </w:r>
      <w:r w:rsidR="005E5C18">
        <w:rPr>
          <w:rFonts w:hint="eastAsia"/>
          <w:sz w:val="22"/>
          <w:szCs w:val="22"/>
          <w:lang w:eastAsia="zh-CN"/>
        </w:rPr>
        <w:t xml:space="preserve"> (packet filters)</w:t>
      </w:r>
      <w:r w:rsidR="00241934">
        <w:rPr>
          <w:rFonts w:hint="eastAsia"/>
          <w:sz w:val="22"/>
          <w:szCs w:val="22"/>
          <w:lang w:eastAsia="zh-CN"/>
        </w:rPr>
        <w:t xml:space="preserve"> </w:t>
      </w:r>
      <w:r w:rsidR="00526CCB">
        <w:rPr>
          <w:rFonts w:hint="eastAsia"/>
          <w:sz w:val="22"/>
          <w:szCs w:val="22"/>
          <w:lang w:eastAsia="zh-CN"/>
        </w:rPr>
        <w:t xml:space="preserve">for </w:t>
      </w:r>
      <w:r w:rsidR="00FB4F5A">
        <w:rPr>
          <w:rFonts w:hint="eastAsia"/>
          <w:sz w:val="22"/>
          <w:szCs w:val="22"/>
          <w:lang w:eastAsia="zh-CN"/>
        </w:rPr>
        <w:t xml:space="preserve">traffic subject to </w:t>
      </w:r>
      <w:r w:rsidR="00526CCB">
        <w:rPr>
          <w:rFonts w:hint="eastAsia"/>
          <w:sz w:val="22"/>
          <w:szCs w:val="22"/>
          <w:lang w:eastAsia="zh-CN"/>
        </w:rPr>
        <w:t xml:space="preserve">reflective </w:t>
      </w:r>
      <w:proofErr w:type="spellStart"/>
      <w:r w:rsidR="00526CCB">
        <w:rPr>
          <w:rFonts w:hint="eastAsia"/>
          <w:sz w:val="22"/>
          <w:szCs w:val="22"/>
          <w:lang w:eastAsia="zh-CN"/>
        </w:rPr>
        <w:t>QoS</w:t>
      </w:r>
      <w:proofErr w:type="spellEnd"/>
      <w:r w:rsidR="00526CCB">
        <w:rPr>
          <w:rFonts w:hint="eastAsia"/>
          <w:sz w:val="22"/>
          <w:szCs w:val="22"/>
          <w:lang w:eastAsia="zh-CN"/>
        </w:rPr>
        <w:t xml:space="preserve"> </w:t>
      </w:r>
      <w:r w:rsidR="00241934">
        <w:rPr>
          <w:rFonts w:hint="eastAsia"/>
          <w:sz w:val="22"/>
          <w:szCs w:val="22"/>
          <w:lang w:eastAsia="zh-CN"/>
        </w:rPr>
        <w:t>should be derived reflectively from DL packets</w:t>
      </w:r>
      <w:r w:rsidR="00015970">
        <w:rPr>
          <w:rFonts w:hint="eastAsia"/>
          <w:sz w:val="22"/>
          <w:szCs w:val="22"/>
          <w:lang w:eastAsia="zh-CN"/>
        </w:rPr>
        <w:t>, which is also captured as an interim agreement (agreement 1a) in SA2 [1]</w:t>
      </w:r>
      <w:r w:rsidR="00241934">
        <w:rPr>
          <w:rFonts w:hint="eastAsia"/>
          <w:sz w:val="22"/>
          <w:szCs w:val="22"/>
          <w:lang w:eastAsia="zh-CN"/>
        </w:rPr>
        <w:t xml:space="preserve">. </w:t>
      </w:r>
      <w:r w:rsidR="002762EE">
        <w:rPr>
          <w:rFonts w:hint="eastAsia"/>
          <w:sz w:val="22"/>
          <w:szCs w:val="22"/>
          <w:lang w:eastAsia="zh-CN"/>
        </w:rPr>
        <w:t xml:space="preserve">Then with </w:t>
      </w:r>
      <w:r w:rsidR="005711F1">
        <w:rPr>
          <w:rFonts w:hint="eastAsia"/>
          <w:sz w:val="22"/>
          <w:szCs w:val="22"/>
          <w:lang w:eastAsia="zh-CN"/>
        </w:rPr>
        <w:t>the</w:t>
      </w:r>
      <w:r w:rsidR="002762EE">
        <w:rPr>
          <w:rFonts w:hint="eastAsia"/>
          <w:sz w:val="22"/>
          <w:szCs w:val="22"/>
          <w:lang w:eastAsia="zh-CN"/>
        </w:rPr>
        <w:t xml:space="preserve"> </w:t>
      </w:r>
      <w:r w:rsidR="005711F1">
        <w:rPr>
          <w:rFonts w:hint="eastAsia"/>
          <w:sz w:val="22"/>
          <w:szCs w:val="22"/>
          <w:lang w:eastAsia="zh-CN"/>
        </w:rPr>
        <w:t xml:space="preserve">agreed </w:t>
      </w:r>
      <w:r w:rsidR="002762EE">
        <w:rPr>
          <w:rFonts w:hint="eastAsia"/>
          <w:sz w:val="22"/>
          <w:szCs w:val="22"/>
          <w:lang w:eastAsia="zh-CN"/>
        </w:rPr>
        <w:t>two-step mappi</w:t>
      </w:r>
      <w:r w:rsidR="004E7F10">
        <w:rPr>
          <w:rFonts w:hint="eastAsia"/>
          <w:sz w:val="22"/>
          <w:szCs w:val="22"/>
          <w:lang w:eastAsia="zh-CN"/>
        </w:rPr>
        <w:t>ng mechanism</w:t>
      </w:r>
      <w:r w:rsidR="002762EE">
        <w:rPr>
          <w:rFonts w:hint="eastAsia"/>
          <w:sz w:val="22"/>
          <w:szCs w:val="22"/>
          <w:lang w:eastAsia="zh-CN"/>
        </w:rPr>
        <w:t xml:space="preserve"> in RAN2</w:t>
      </w:r>
      <w:r w:rsidR="005711F1">
        <w:rPr>
          <w:rFonts w:hint="eastAsia"/>
          <w:sz w:val="22"/>
          <w:szCs w:val="22"/>
          <w:lang w:eastAsia="zh-CN"/>
        </w:rPr>
        <w:t>,</w:t>
      </w:r>
      <w:r w:rsidR="004355CE">
        <w:rPr>
          <w:rFonts w:hint="eastAsia"/>
          <w:sz w:val="22"/>
          <w:szCs w:val="22"/>
          <w:lang w:eastAsia="zh-CN"/>
        </w:rPr>
        <w:t xml:space="preserve"> the questi</w:t>
      </w:r>
      <w:r w:rsidR="0049428B">
        <w:rPr>
          <w:rFonts w:hint="eastAsia"/>
          <w:sz w:val="22"/>
          <w:szCs w:val="22"/>
          <w:lang w:eastAsia="zh-CN"/>
        </w:rPr>
        <w:t xml:space="preserve">on is </w:t>
      </w:r>
      <w:r w:rsidR="000E33CE">
        <w:rPr>
          <w:rFonts w:hint="eastAsia"/>
          <w:sz w:val="22"/>
          <w:szCs w:val="22"/>
          <w:lang w:eastAsia="zh-CN"/>
        </w:rPr>
        <w:t xml:space="preserve">besides the NAS filtering, </w:t>
      </w:r>
      <w:r w:rsidR="00814F06">
        <w:rPr>
          <w:rFonts w:hint="eastAsia"/>
          <w:sz w:val="22"/>
          <w:szCs w:val="22"/>
          <w:lang w:eastAsia="zh-CN"/>
        </w:rPr>
        <w:t xml:space="preserve">whether </w:t>
      </w:r>
      <w:r w:rsidR="00F46035">
        <w:rPr>
          <w:rFonts w:hint="eastAsia"/>
          <w:sz w:val="22"/>
          <w:szCs w:val="22"/>
          <w:lang w:eastAsia="zh-CN"/>
        </w:rPr>
        <w:t xml:space="preserve">the </w:t>
      </w:r>
      <w:r w:rsidR="00814F06">
        <w:rPr>
          <w:sz w:val="22"/>
          <w:szCs w:val="22"/>
          <w:lang w:eastAsia="zh-CN"/>
        </w:rPr>
        <w:t>reflective</w:t>
      </w:r>
      <w:r w:rsidR="00814F06">
        <w:rPr>
          <w:rFonts w:hint="eastAsia"/>
          <w:sz w:val="22"/>
          <w:szCs w:val="22"/>
          <w:lang w:eastAsia="zh-CN"/>
        </w:rPr>
        <w:t xml:space="preserve"> </w:t>
      </w:r>
      <w:r w:rsidR="00F46035">
        <w:rPr>
          <w:rFonts w:hint="eastAsia"/>
          <w:sz w:val="22"/>
          <w:szCs w:val="22"/>
          <w:lang w:eastAsia="zh-CN"/>
        </w:rPr>
        <w:t>mech</w:t>
      </w:r>
      <w:r w:rsidR="009678CE">
        <w:rPr>
          <w:rFonts w:hint="eastAsia"/>
          <w:sz w:val="22"/>
          <w:szCs w:val="22"/>
          <w:lang w:eastAsia="zh-CN"/>
        </w:rPr>
        <w:t>a</w:t>
      </w:r>
      <w:r w:rsidR="00F46035">
        <w:rPr>
          <w:rFonts w:hint="eastAsia"/>
          <w:sz w:val="22"/>
          <w:szCs w:val="22"/>
          <w:lang w:eastAsia="zh-CN"/>
        </w:rPr>
        <w:t>nism</w:t>
      </w:r>
      <w:r w:rsidR="00814F06">
        <w:rPr>
          <w:rFonts w:hint="eastAsia"/>
          <w:sz w:val="22"/>
          <w:szCs w:val="22"/>
          <w:lang w:eastAsia="zh-CN"/>
        </w:rPr>
        <w:t xml:space="preserve"> </w:t>
      </w:r>
      <w:r w:rsidR="00A91791">
        <w:rPr>
          <w:rFonts w:hint="eastAsia"/>
          <w:sz w:val="22"/>
          <w:szCs w:val="22"/>
          <w:lang w:eastAsia="zh-CN"/>
        </w:rPr>
        <w:t xml:space="preserve">can also be applied </w:t>
      </w:r>
      <w:r w:rsidR="00BB40BB">
        <w:rPr>
          <w:rFonts w:hint="eastAsia"/>
          <w:sz w:val="22"/>
          <w:szCs w:val="22"/>
          <w:lang w:eastAsia="zh-CN"/>
        </w:rPr>
        <w:t>on</w:t>
      </w:r>
      <w:r w:rsidR="00C96BE0">
        <w:rPr>
          <w:rFonts w:hint="eastAsia"/>
          <w:sz w:val="22"/>
          <w:szCs w:val="22"/>
          <w:lang w:eastAsia="zh-CN"/>
        </w:rPr>
        <w:t xml:space="preserve"> AS filtering</w:t>
      </w:r>
      <w:r w:rsidR="00BB40BB">
        <w:rPr>
          <w:rFonts w:hint="eastAsia"/>
          <w:sz w:val="22"/>
          <w:szCs w:val="22"/>
          <w:lang w:eastAsia="zh-CN"/>
        </w:rPr>
        <w:t xml:space="preserve"> or not</w:t>
      </w:r>
      <w:r w:rsidR="00C96BE0">
        <w:rPr>
          <w:rFonts w:hint="eastAsia"/>
          <w:sz w:val="22"/>
          <w:szCs w:val="22"/>
          <w:lang w:eastAsia="zh-CN"/>
        </w:rPr>
        <w:t>?</w:t>
      </w:r>
      <w:r w:rsidR="003821EC">
        <w:rPr>
          <w:rFonts w:hint="eastAsia"/>
          <w:sz w:val="22"/>
          <w:szCs w:val="22"/>
          <w:lang w:eastAsia="zh-CN"/>
        </w:rPr>
        <w:t xml:space="preserve"> </w:t>
      </w:r>
    </w:p>
    <w:p w:rsidR="00CC3935" w:rsidRDefault="00CC3935" w:rsidP="00CC3935">
      <w:pPr>
        <w:pStyle w:val="a6"/>
        <w:numPr>
          <w:ilvl w:val="0"/>
          <w:numId w:val="13"/>
        </w:numPr>
        <w:rPr>
          <w:sz w:val="22"/>
          <w:szCs w:val="22"/>
          <w:lang w:eastAsia="zh-CN"/>
        </w:rPr>
      </w:pPr>
      <w:r w:rsidRPr="00CC3935">
        <w:rPr>
          <w:sz w:val="22"/>
          <w:szCs w:val="22"/>
          <w:lang w:eastAsia="zh-CN"/>
        </w:rPr>
        <w:t xml:space="preserve">If the answer is </w:t>
      </w:r>
      <w:r w:rsidR="00CC0D52">
        <w:rPr>
          <w:rFonts w:hint="eastAsia"/>
          <w:sz w:val="22"/>
          <w:szCs w:val="22"/>
          <w:lang w:eastAsia="zh-CN"/>
        </w:rPr>
        <w:t xml:space="preserve">no: </w:t>
      </w:r>
      <w:r w:rsidR="003726EE">
        <w:rPr>
          <w:rFonts w:hint="eastAsia"/>
          <w:sz w:val="22"/>
          <w:szCs w:val="22"/>
          <w:lang w:eastAsia="zh-CN"/>
        </w:rPr>
        <w:t xml:space="preserve">AS can only map </w:t>
      </w:r>
      <w:bookmarkStart w:id="0" w:name="OLE_LINK103"/>
      <w:bookmarkStart w:id="1" w:name="OLE_LINK104"/>
      <w:r w:rsidR="003726EE">
        <w:rPr>
          <w:rFonts w:hint="eastAsia"/>
          <w:sz w:val="22"/>
          <w:szCs w:val="22"/>
          <w:lang w:eastAsia="zh-CN"/>
        </w:rPr>
        <w:t>the data packets</w:t>
      </w:r>
      <w:r w:rsidR="00FE4553">
        <w:rPr>
          <w:rFonts w:hint="eastAsia"/>
          <w:sz w:val="22"/>
          <w:szCs w:val="22"/>
          <w:lang w:eastAsia="zh-CN"/>
        </w:rPr>
        <w:t xml:space="preserve"> to the corresponding DRB </w:t>
      </w:r>
      <w:r w:rsidR="0021109D">
        <w:rPr>
          <w:rFonts w:hint="eastAsia"/>
          <w:sz w:val="22"/>
          <w:szCs w:val="22"/>
          <w:lang w:eastAsia="zh-CN"/>
        </w:rPr>
        <w:t>according to the explicitly received</w:t>
      </w:r>
      <w:r w:rsidR="00155BFC" w:rsidRPr="00155BFC">
        <w:rPr>
          <w:rFonts w:hint="eastAsia"/>
          <w:sz w:val="22"/>
          <w:szCs w:val="22"/>
          <w:lang w:eastAsia="zh-CN"/>
        </w:rPr>
        <w:t xml:space="preserve"> </w:t>
      </w:r>
      <w:bookmarkStart w:id="2" w:name="OLE_LINK111"/>
      <w:bookmarkStart w:id="3" w:name="OLE_LINK112"/>
      <w:proofErr w:type="spellStart"/>
      <w:r w:rsidR="00155BFC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155BFC" w:rsidRPr="00FB4425">
        <w:rPr>
          <w:rFonts w:hint="eastAsia"/>
          <w:sz w:val="22"/>
          <w:szCs w:val="22"/>
          <w:lang w:eastAsia="zh-CN"/>
        </w:rPr>
        <w:t>-flow-id--&gt;DRB</w:t>
      </w:r>
      <w:r w:rsidR="0021109D" w:rsidRPr="00E70516">
        <w:rPr>
          <w:sz w:val="22"/>
          <w:szCs w:val="22"/>
          <w:lang w:eastAsia="zh-CN"/>
        </w:rPr>
        <w:t xml:space="preserve"> mapping</w:t>
      </w:r>
      <w:r w:rsidR="0021109D">
        <w:rPr>
          <w:rFonts w:hint="eastAsia"/>
          <w:sz w:val="22"/>
          <w:szCs w:val="22"/>
          <w:lang w:eastAsia="zh-CN"/>
        </w:rPr>
        <w:t xml:space="preserve"> information</w:t>
      </w:r>
      <w:bookmarkEnd w:id="0"/>
      <w:bookmarkEnd w:id="1"/>
      <w:r w:rsidR="00503DCE">
        <w:rPr>
          <w:rFonts w:hint="eastAsia"/>
          <w:sz w:val="22"/>
          <w:szCs w:val="22"/>
          <w:lang w:eastAsia="zh-CN"/>
        </w:rPr>
        <w:t xml:space="preserve"> </w:t>
      </w:r>
      <w:bookmarkEnd w:id="2"/>
      <w:bookmarkEnd w:id="3"/>
      <w:r w:rsidR="00503DCE" w:rsidRPr="00FB4425">
        <w:rPr>
          <w:rFonts w:hint="eastAsia"/>
          <w:sz w:val="22"/>
          <w:szCs w:val="22"/>
          <w:lang w:eastAsia="zh-CN"/>
        </w:rPr>
        <w:t xml:space="preserve">no matter whether it is for non-reflective </w:t>
      </w:r>
      <w:proofErr w:type="spellStart"/>
      <w:r w:rsidR="00503DCE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503DCE" w:rsidRPr="00FB4425">
        <w:rPr>
          <w:rFonts w:hint="eastAsia"/>
          <w:sz w:val="22"/>
          <w:szCs w:val="22"/>
          <w:lang w:eastAsia="zh-CN"/>
        </w:rPr>
        <w:t xml:space="preserve"> or reflective </w:t>
      </w:r>
      <w:proofErr w:type="spellStart"/>
      <w:r w:rsidR="00503DCE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503DCE" w:rsidRPr="00FB4425">
        <w:rPr>
          <w:rFonts w:hint="eastAsia"/>
          <w:sz w:val="22"/>
          <w:szCs w:val="22"/>
          <w:lang w:eastAsia="zh-CN"/>
        </w:rPr>
        <w:t>.</w:t>
      </w:r>
    </w:p>
    <w:p w:rsidR="00CC3935" w:rsidRDefault="00CC0D52" w:rsidP="00CC3935">
      <w:pPr>
        <w:pStyle w:val="a6"/>
        <w:numPr>
          <w:ilvl w:val="0"/>
          <w:numId w:val="13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</w:t>
      </w:r>
      <w:r w:rsidR="00CC3935" w:rsidRPr="00CC3935">
        <w:rPr>
          <w:sz w:val="22"/>
          <w:szCs w:val="22"/>
          <w:lang w:eastAsia="zh-CN"/>
        </w:rPr>
        <w:t xml:space="preserve">f </w:t>
      </w:r>
      <w:r w:rsidR="00B31F70">
        <w:rPr>
          <w:rFonts w:hint="eastAsia"/>
          <w:sz w:val="22"/>
          <w:szCs w:val="22"/>
          <w:lang w:eastAsia="zh-CN"/>
        </w:rPr>
        <w:t xml:space="preserve">the answer is yes: </w:t>
      </w:r>
      <w:r w:rsidR="00CC3935" w:rsidRPr="00CC3935">
        <w:rPr>
          <w:sz w:val="22"/>
          <w:szCs w:val="22"/>
          <w:lang w:eastAsia="zh-CN"/>
        </w:rPr>
        <w:t xml:space="preserve"> </w:t>
      </w:r>
      <w:r w:rsidR="00A22813">
        <w:rPr>
          <w:sz w:val="22"/>
          <w:szCs w:val="22"/>
          <w:lang w:eastAsia="zh-CN"/>
        </w:rPr>
        <w:t>the</w:t>
      </w:r>
      <w:r w:rsidR="00A22813">
        <w:rPr>
          <w:rFonts w:hint="eastAsia"/>
          <w:sz w:val="22"/>
          <w:szCs w:val="22"/>
          <w:lang w:eastAsia="zh-CN"/>
        </w:rPr>
        <w:t xml:space="preserve"> next question is </w:t>
      </w:r>
      <w:r w:rsidR="00CC3935" w:rsidRPr="00CC3935">
        <w:rPr>
          <w:sz w:val="22"/>
          <w:szCs w:val="22"/>
          <w:lang w:eastAsia="zh-CN"/>
        </w:rPr>
        <w:t xml:space="preserve">can </w:t>
      </w:r>
      <w:r w:rsidR="00A22813">
        <w:rPr>
          <w:rFonts w:hint="eastAsia"/>
          <w:sz w:val="22"/>
          <w:szCs w:val="22"/>
          <w:lang w:eastAsia="zh-CN"/>
        </w:rPr>
        <w:t xml:space="preserve">the </w:t>
      </w:r>
      <w:r w:rsidR="00A22813">
        <w:rPr>
          <w:sz w:val="22"/>
          <w:szCs w:val="22"/>
          <w:lang w:eastAsia="zh-CN"/>
        </w:rPr>
        <w:t>reflective</w:t>
      </w:r>
      <w:r w:rsidR="00A22813">
        <w:rPr>
          <w:rFonts w:hint="eastAsia"/>
          <w:sz w:val="22"/>
          <w:szCs w:val="22"/>
          <w:lang w:eastAsia="zh-CN"/>
        </w:rPr>
        <w:t xml:space="preserve"> </w:t>
      </w:r>
      <w:r w:rsidR="00734B09">
        <w:rPr>
          <w:rFonts w:hint="eastAsia"/>
          <w:sz w:val="22"/>
          <w:szCs w:val="22"/>
          <w:lang w:eastAsia="zh-CN"/>
        </w:rPr>
        <w:t>mecha</w:t>
      </w:r>
      <w:r w:rsidR="009678CE">
        <w:rPr>
          <w:rFonts w:hint="eastAsia"/>
          <w:sz w:val="22"/>
          <w:szCs w:val="22"/>
          <w:lang w:eastAsia="zh-CN"/>
        </w:rPr>
        <w:t>ni</w:t>
      </w:r>
      <w:r w:rsidR="00734B09">
        <w:rPr>
          <w:rFonts w:hint="eastAsia"/>
          <w:sz w:val="22"/>
          <w:szCs w:val="22"/>
          <w:lang w:eastAsia="zh-CN"/>
        </w:rPr>
        <w:t>s</w:t>
      </w:r>
      <w:r w:rsidR="009678CE">
        <w:rPr>
          <w:rFonts w:hint="eastAsia"/>
          <w:sz w:val="22"/>
          <w:szCs w:val="22"/>
          <w:lang w:eastAsia="zh-CN"/>
        </w:rPr>
        <w:t>m</w:t>
      </w:r>
      <w:r w:rsidR="00CC3935" w:rsidRPr="00CC3935">
        <w:rPr>
          <w:sz w:val="22"/>
          <w:szCs w:val="22"/>
          <w:lang w:eastAsia="zh-CN"/>
        </w:rPr>
        <w:t xml:space="preserve"> be applied </w:t>
      </w:r>
      <w:r w:rsidR="00ED145D">
        <w:rPr>
          <w:rFonts w:hint="eastAsia"/>
          <w:sz w:val="22"/>
          <w:szCs w:val="22"/>
          <w:lang w:eastAsia="zh-CN"/>
        </w:rPr>
        <w:t xml:space="preserve">on AS filtering </w:t>
      </w:r>
      <w:r w:rsidR="00CC3935" w:rsidRPr="00CC3935">
        <w:rPr>
          <w:sz w:val="22"/>
          <w:szCs w:val="22"/>
          <w:lang w:eastAsia="zh-CN"/>
        </w:rPr>
        <w:t>independent</w:t>
      </w:r>
      <w:r w:rsidR="00A61E00">
        <w:rPr>
          <w:rFonts w:hint="eastAsia"/>
          <w:sz w:val="22"/>
          <w:szCs w:val="22"/>
          <w:lang w:eastAsia="zh-CN"/>
        </w:rPr>
        <w:t>ly</w:t>
      </w:r>
      <w:r w:rsidR="00CC3935" w:rsidRPr="00CC3935">
        <w:rPr>
          <w:sz w:val="22"/>
          <w:szCs w:val="22"/>
          <w:lang w:eastAsia="zh-CN"/>
        </w:rPr>
        <w:t xml:space="preserve"> from the NAS filtering</w:t>
      </w:r>
      <w:r w:rsidR="006A5440">
        <w:rPr>
          <w:rFonts w:hint="eastAsia"/>
          <w:sz w:val="22"/>
          <w:szCs w:val="22"/>
          <w:lang w:eastAsia="zh-CN"/>
        </w:rPr>
        <w:t xml:space="preserve"> or not</w:t>
      </w:r>
      <w:r w:rsidR="00544A69">
        <w:rPr>
          <w:rFonts w:hint="eastAsia"/>
          <w:sz w:val="22"/>
          <w:szCs w:val="22"/>
          <w:lang w:eastAsia="zh-CN"/>
        </w:rPr>
        <w:t>?</w:t>
      </w:r>
    </w:p>
    <w:p w:rsidR="00CC3935" w:rsidRDefault="00544A69" w:rsidP="00CC3935">
      <w:pPr>
        <w:pStyle w:val="a6"/>
        <w:numPr>
          <w:ilvl w:val="1"/>
          <w:numId w:val="13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If </w:t>
      </w:r>
      <w:r w:rsidR="00CF1763">
        <w:rPr>
          <w:rFonts w:hint="eastAsia"/>
          <w:sz w:val="22"/>
          <w:szCs w:val="22"/>
          <w:lang w:eastAsia="zh-CN"/>
        </w:rPr>
        <w:t xml:space="preserve">can be </w:t>
      </w:r>
      <w:r w:rsidR="00776B82">
        <w:rPr>
          <w:rFonts w:hint="eastAsia"/>
          <w:sz w:val="22"/>
          <w:szCs w:val="22"/>
          <w:lang w:eastAsia="zh-CN"/>
        </w:rPr>
        <w:t xml:space="preserve">applied independently: </w:t>
      </w:r>
      <w:r w:rsidR="00121412">
        <w:rPr>
          <w:rFonts w:hint="eastAsia"/>
          <w:sz w:val="22"/>
          <w:szCs w:val="22"/>
          <w:lang w:eastAsia="zh-CN"/>
        </w:rPr>
        <w:t>AS can either map the data packets to the corresponding DRB according to the explicitly received</w:t>
      </w:r>
      <w:r w:rsidR="00121412" w:rsidRPr="00155BFC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121412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121412" w:rsidRPr="00FB4425">
        <w:rPr>
          <w:rFonts w:hint="eastAsia"/>
          <w:sz w:val="22"/>
          <w:szCs w:val="22"/>
          <w:lang w:eastAsia="zh-CN"/>
        </w:rPr>
        <w:t>-flow-id--&gt;DRB</w:t>
      </w:r>
      <w:r w:rsidR="00121412" w:rsidRPr="00E70516">
        <w:rPr>
          <w:sz w:val="22"/>
          <w:szCs w:val="22"/>
          <w:lang w:eastAsia="zh-CN"/>
        </w:rPr>
        <w:t xml:space="preserve"> mapping</w:t>
      </w:r>
      <w:r w:rsidR="00121412">
        <w:rPr>
          <w:rFonts w:hint="eastAsia"/>
          <w:sz w:val="22"/>
          <w:szCs w:val="22"/>
          <w:lang w:eastAsia="zh-CN"/>
        </w:rPr>
        <w:t xml:space="preserve"> information</w:t>
      </w:r>
      <w:r w:rsidR="00AB4AC7">
        <w:rPr>
          <w:rFonts w:hint="eastAsia"/>
          <w:sz w:val="22"/>
          <w:szCs w:val="22"/>
          <w:lang w:eastAsia="zh-CN"/>
        </w:rPr>
        <w:t xml:space="preserve"> </w:t>
      </w:r>
      <w:r w:rsidR="00121412">
        <w:rPr>
          <w:rFonts w:hint="eastAsia"/>
          <w:sz w:val="22"/>
          <w:szCs w:val="22"/>
          <w:lang w:eastAsia="zh-CN"/>
        </w:rPr>
        <w:t xml:space="preserve">or reflect the data </w:t>
      </w:r>
      <w:r w:rsidR="00121412">
        <w:rPr>
          <w:sz w:val="22"/>
          <w:szCs w:val="22"/>
          <w:lang w:eastAsia="zh-CN"/>
        </w:rPr>
        <w:t>packets</w:t>
      </w:r>
      <w:r w:rsidR="00121412">
        <w:rPr>
          <w:rFonts w:hint="eastAsia"/>
          <w:sz w:val="22"/>
          <w:szCs w:val="22"/>
          <w:lang w:eastAsia="zh-CN"/>
        </w:rPr>
        <w:t xml:space="preserve"> to </w:t>
      </w:r>
      <w:r w:rsidR="00121412">
        <w:rPr>
          <w:sz w:val="22"/>
          <w:szCs w:val="22"/>
          <w:lang w:eastAsia="zh-CN"/>
        </w:rPr>
        <w:t>the</w:t>
      </w:r>
      <w:r w:rsidR="00121412">
        <w:rPr>
          <w:rFonts w:hint="eastAsia"/>
          <w:sz w:val="22"/>
          <w:szCs w:val="22"/>
          <w:lang w:eastAsia="zh-CN"/>
        </w:rPr>
        <w:t xml:space="preserve"> </w:t>
      </w:r>
      <w:r w:rsidR="00DD552A">
        <w:rPr>
          <w:rFonts w:hint="eastAsia"/>
          <w:sz w:val="22"/>
          <w:szCs w:val="22"/>
          <w:lang w:eastAsia="zh-CN"/>
        </w:rPr>
        <w:t xml:space="preserve">DRB from which DL packets with </w:t>
      </w:r>
      <w:r w:rsidR="00DD552A">
        <w:rPr>
          <w:sz w:val="22"/>
          <w:szCs w:val="22"/>
          <w:lang w:eastAsia="zh-CN"/>
        </w:rPr>
        <w:t>the</w:t>
      </w:r>
      <w:r w:rsidR="00DD552A">
        <w:rPr>
          <w:rFonts w:hint="eastAsia"/>
          <w:sz w:val="22"/>
          <w:szCs w:val="22"/>
          <w:lang w:eastAsia="zh-CN"/>
        </w:rPr>
        <w:t xml:space="preserve"> same </w:t>
      </w:r>
      <w:proofErr w:type="spellStart"/>
      <w:r w:rsidR="00DD552A">
        <w:rPr>
          <w:rFonts w:hint="eastAsia"/>
          <w:sz w:val="22"/>
          <w:szCs w:val="22"/>
          <w:lang w:eastAsia="zh-CN"/>
        </w:rPr>
        <w:t>QoS</w:t>
      </w:r>
      <w:proofErr w:type="spellEnd"/>
      <w:r w:rsidR="00DD552A">
        <w:rPr>
          <w:rFonts w:hint="eastAsia"/>
          <w:sz w:val="22"/>
          <w:szCs w:val="22"/>
          <w:lang w:eastAsia="zh-CN"/>
        </w:rPr>
        <w:t xml:space="preserve">-flow-id </w:t>
      </w:r>
      <w:r w:rsidR="000D1E5E">
        <w:rPr>
          <w:rFonts w:hint="eastAsia"/>
          <w:sz w:val="22"/>
          <w:szCs w:val="22"/>
          <w:lang w:eastAsia="zh-CN"/>
        </w:rPr>
        <w:t>are</w:t>
      </w:r>
      <w:r w:rsidR="00DD552A">
        <w:rPr>
          <w:rFonts w:hint="eastAsia"/>
          <w:sz w:val="22"/>
          <w:szCs w:val="22"/>
          <w:lang w:eastAsia="zh-CN"/>
        </w:rPr>
        <w:t xml:space="preserve"> received</w:t>
      </w:r>
      <w:r w:rsidR="00AB4AC7">
        <w:rPr>
          <w:rFonts w:hint="eastAsia"/>
          <w:sz w:val="22"/>
          <w:szCs w:val="22"/>
          <w:lang w:eastAsia="zh-CN"/>
        </w:rPr>
        <w:t>;</w:t>
      </w:r>
    </w:p>
    <w:p w:rsidR="00CC3935" w:rsidRDefault="0094589B" w:rsidP="00CC3935">
      <w:pPr>
        <w:pStyle w:val="a6"/>
        <w:numPr>
          <w:ilvl w:val="1"/>
          <w:numId w:val="13"/>
        </w:num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If </w:t>
      </w:r>
      <w:r w:rsidR="00CC10D3">
        <w:rPr>
          <w:rFonts w:hint="eastAsia"/>
          <w:sz w:val="22"/>
          <w:szCs w:val="22"/>
          <w:lang w:eastAsia="zh-CN"/>
        </w:rPr>
        <w:t>can only be applied together with NAS</w:t>
      </w:r>
      <w:r w:rsidR="0070207A">
        <w:rPr>
          <w:rFonts w:hint="eastAsia"/>
          <w:sz w:val="22"/>
          <w:szCs w:val="22"/>
          <w:lang w:eastAsia="zh-CN"/>
        </w:rPr>
        <w:t>:</w:t>
      </w:r>
      <w:r w:rsidR="00955947">
        <w:rPr>
          <w:rFonts w:hint="eastAsia"/>
          <w:sz w:val="22"/>
          <w:szCs w:val="22"/>
          <w:lang w:eastAsia="zh-CN"/>
        </w:rPr>
        <w:t xml:space="preserve"> </w:t>
      </w:r>
      <w:r w:rsidR="009E390F">
        <w:rPr>
          <w:sz w:val="22"/>
          <w:szCs w:val="22"/>
          <w:lang w:eastAsia="zh-CN"/>
        </w:rPr>
        <w:t>the</w:t>
      </w:r>
      <w:r w:rsidR="009E390F">
        <w:rPr>
          <w:rFonts w:hint="eastAsia"/>
          <w:sz w:val="22"/>
          <w:szCs w:val="22"/>
          <w:lang w:eastAsia="zh-CN"/>
        </w:rPr>
        <w:t xml:space="preserve"> applicat</w:t>
      </w:r>
      <w:r w:rsidR="00373000">
        <w:rPr>
          <w:rFonts w:hint="eastAsia"/>
          <w:sz w:val="22"/>
          <w:szCs w:val="22"/>
          <w:lang w:eastAsia="zh-CN"/>
        </w:rPr>
        <w:t xml:space="preserve">ion of reflective mechanism in AS </w:t>
      </w:r>
      <w:r w:rsidR="009E390F">
        <w:rPr>
          <w:rFonts w:hint="eastAsia"/>
          <w:sz w:val="22"/>
          <w:szCs w:val="22"/>
          <w:lang w:eastAsia="zh-CN"/>
        </w:rPr>
        <w:t xml:space="preserve">(i.e. the application of </w:t>
      </w:r>
      <w:proofErr w:type="spellStart"/>
      <w:r w:rsidR="009E390F">
        <w:rPr>
          <w:rFonts w:hint="eastAsia"/>
          <w:sz w:val="22"/>
          <w:szCs w:val="22"/>
          <w:lang w:eastAsia="zh-CN"/>
        </w:rPr>
        <w:t>QoS</w:t>
      </w:r>
      <w:proofErr w:type="spellEnd"/>
      <w:r w:rsidR="009E390F">
        <w:rPr>
          <w:rFonts w:hint="eastAsia"/>
          <w:sz w:val="22"/>
          <w:szCs w:val="22"/>
          <w:lang w:eastAsia="zh-CN"/>
        </w:rPr>
        <w:t xml:space="preserve">-flow-id in the DL packets) can </w:t>
      </w:r>
      <w:r w:rsidR="00350EDE">
        <w:rPr>
          <w:rFonts w:hint="eastAsia"/>
          <w:sz w:val="22"/>
          <w:szCs w:val="22"/>
          <w:lang w:eastAsia="zh-CN"/>
        </w:rPr>
        <w:t>only be controlled by NG Core</w:t>
      </w:r>
      <w:r w:rsidR="00075A04">
        <w:rPr>
          <w:rFonts w:hint="eastAsia"/>
          <w:sz w:val="22"/>
          <w:szCs w:val="22"/>
          <w:lang w:eastAsia="zh-CN"/>
        </w:rPr>
        <w:t>.</w:t>
      </w:r>
      <w:r w:rsidR="00350EDE">
        <w:rPr>
          <w:rFonts w:hint="eastAsia"/>
          <w:sz w:val="22"/>
          <w:szCs w:val="22"/>
          <w:lang w:eastAsia="zh-CN"/>
        </w:rPr>
        <w:t xml:space="preserve"> </w:t>
      </w:r>
      <w:r w:rsidR="00075A04">
        <w:rPr>
          <w:rFonts w:hint="eastAsia"/>
          <w:sz w:val="22"/>
          <w:szCs w:val="22"/>
          <w:lang w:eastAsia="zh-CN"/>
        </w:rPr>
        <w:t>O</w:t>
      </w:r>
      <w:r w:rsidR="00350EDE">
        <w:rPr>
          <w:rFonts w:hint="eastAsia"/>
          <w:sz w:val="22"/>
          <w:szCs w:val="22"/>
          <w:lang w:eastAsia="zh-CN"/>
        </w:rPr>
        <w:t xml:space="preserve">nly for </w:t>
      </w:r>
      <w:r w:rsidR="00350EDE">
        <w:rPr>
          <w:sz w:val="22"/>
          <w:szCs w:val="22"/>
          <w:lang w:eastAsia="zh-CN"/>
        </w:rPr>
        <w:t>reflective</w:t>
      </w:r>
      <w:r w:rsidR="00350EDE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350EDE">
        <w:rPr>
          <w:rFonts w:hint="eastAsia"/>
          <w:sz w:val="22"/>
          <w:szCs w:val="22"/>
          <w:lang w:eastAsia="zh-CN"/>
        </w:rPr>
        <w:t>QoS</w:t>
      </w:r>
      <w:proofErr w:type="spellEnd"/>
      <w:r w:rsidR="005D1395">
        <w:rPr>
          <w:rFonts w:hint="eastAsia"/>
          <w:sz w:val="22"/>
          <w:szCs w:val="22"/>
          <w:lang w:eastAsia="zh-CN"/>
        </w:rPr>
        <w:t>,</w:t>
      </w:r>
      <w:r w:rsidR="00210D58">
        <w:rPr>
          <w:rFonts w:hint="eastAsia"/>
          <w:sz w:val="22"/>
          <w:szCs w:val="22"/>
          <w:lang w:eastAsia="zh-CN"/>
        </w:rPr>
        <w:t xml:space="preserve"> the AS can reflect the data </w:t>
      </w:r>
      <w:r w:rsidR="00210D58">
        <w:rPr>
          <w:sz w:val="22"/>
          <w:szCs w:val="22"/>
          <w:lang w:eastAsia="zh-CN"/>
        </w:rPr>
        <w:t>packets</w:t>
      </w:r>
      <w:r w:rsidR="00210D58">
        <w:rPr>
          <w:rFonts w:hint="eastAsia"/>
          <w:sz w:val="22"/>
          <w:szCs w:val="22"/>
          <w:lang w:eastAsia="zh-CN"/>
        </w:rPr>
        <w:t xml:space="preserve"> to </w:t>
      </w:r>
      <w:r w:rsidR="00210D58">
        <w:rPr>
          <w:sz w:val="22"/>
          <w:szCs w:val="22"/>
          <w:lang w:eastAsia="zh-CN"/>
        </w:rPr>
        <w:t>the</w:t>
      </w:r>
      <w:r w:rsidR="00210D58">
        <w:rPr>
          <w:rFonts w:hint="eastAsia"/>
          <w:sz w:val="22"/>
          <w:szCs w:val="22"/>
          <w:lang w:eastAsia="zh-CN"/>
        </w:rPr>
        <w:t xml:space="preserve"> DRB from which DL packets with </w:t>
      </w:r>
      <w:r w:rsidR="00210D58">
        <w:rPr>
          <w:sz w:val="22"/>
          <w:szCs w:val="22"/>
          <w:lang w:eastAsia="zh-CN"/>
        </w:rPr>
        <w:t>the</w:t>
      </w:r>
      <w:r w:rsidR="00210D58">
        <w:rPr>
          <w:rFonts w:hint="eastAsia"/>
          <w:sz w:val="22"/>
          <w:szCs w:val="22"/>
          <w:lang w:eastAsia="zh-CN"/>
        </w:rPr>
        <w:t xml:space="preserve"> same </w:t>
      </w:r>
      <w:proofErr w:type="spellStart"/>
      <w:r w:rsidR="00210D58">
        <w:rPr>
          <w:rFonts w:hint="eastAsia"/>
          <w:sz w:val="22"/>
          <w:szCs w:val="22"/>
          <w:lang w:eastAsia="zh-CN"/>
        </w:rPr>
        <w:t>QoS</w:t>
      </w:r>
      <w:proofErr w:type="spellEnd"/>
      <w:r w:rsidR="00210D58">
        <w:rPr>
          <w:rFonts w:hint="eastAsia"/>
          <w:sz w:val="22"/>
          <w:szCs w:val="22"/>
          <w:lang w:eastAsia="zh-CN"/>
        </w:rPr>
        <w:t>-flow-id are received</w:t>
      </w:r>
      <w:r w:rsidR="00F31439">
        <w:rPr>
          <w:rFonts w:hint="eastAsia"/>
          <w:sz w:val="22"/>
          <w:szCs w:val="22"/>
          <w:lang w:eastAsia="zh-CN"/>
        </w:rPr>
        <w:t xml:space="preserve">. </w:t>
      </w:r>
      <w:r w:rsidR="0023318B">
        <w:rPr>
          <w:rFonts w:hint="eastAsia"/>
          <w:sz w:val="22"/>
          <w:szCs w:val="22"/>
          <w:lang w:eastAsia="zh-CN"/>
        </w:rPr>
        <w:t xml:space="preserve">While for non-reflective </w:t>
      </w:r>
      <w:proofErr w:type="spellStart"/>
      <w:r w:rsidR="0023318B">
        <w:rPr>
          <w:rFonts w:hint="eastAsia"/>
          <w:sz w:val="22"/>
          <w:szCs w:val="22"/>
          <w:lang w:eastAsia="zh-CN"/>
        </w:rPr>
        <w:t>QoS</w:t>
      </w:r>
      <w:proofErr w:type="spellEnd"/>
      <w:r w:rsidR="0023318B">
        <w:rPr>
          <w:rFonts w:hint="eastAsia"/>
          <w:sz w:val="22"/>
          <w:szCs w:val="22"/>
          <w:lang w:eastAsia="zh-CN"/>
        </w:rPr>
        <w:t>, AS can only map the data packets to the corresponding DRB according to the explicitly received</w:t>
      </w:r>
      <w:r w:rsidR="0023318B" w:rsidRPr="00155BFC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23318B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23318B" w:rsidRPr="00FB4425">
        <w:rPr>
          <w:rFonts w:hint="eastAsia"/>
          <w:sz w:val="22"/>
          <w:szCs w:val="22"/>
          <w:lang w:eastAsia="zh-CN"/>
        </w:rPr>
        <w:t>-flow-id--&gt;DRB</w:t>
      </w:r>
      <w:r w:rsidR="0023318B" w:rsidRPr="00E70516">
        <w:rPr>
          <w:sz w:val="22"/>
          <w:szCs w:val="22"/>
          <w:lang w:eastAsia="zh-CN"/>
        </w:rPr>
        <w:t xml:space="preserve"> mapping</w:t>
      </w:r>
      <w:r w:rsidR="0023318B">
        <w:rPr>
          <w:rFonts w:hint="eastAsia"/>
          <w:sz w:val="22"/>
          <w:szCs w:val="22"/>
          <w:lang w:eastAsia="zh-CN"/>
        </w:rPr>
        <w:t xml:space="preserve"> information</w:t>
      </w:r>
      <w:r w:rsidR="00D5644F">
        <w:rPr>
          <w:rFonts w:hint="eastAsia"/>
          <w:sz w:val="22"/>
          <w:szCs w:val="22"/>
          <w:lang w:eastAsia="zh-CN"/>
        </w:rPr>
        <w:t>.</w:t>
      </w:r>
    </w:p>
    <w:p w:rsidR="00390177" w:rsidRPr="00037F59" w:rsidRDefault="00CC3935" w:rsidP="00CB49DC">
      <w:pPr>
        <w:rPr>
          <w:b/>
          <w:sz w:val="22"/>
          <w:szCs w:val="22"/>
          <w:lang w:eastAsia="zh-CN"/>
        </w:rPr>
      </w:pPr>
      <w:r w:rsidRPr="00CC3935">
        <w:rPr>
          <w:b/>
          <w:sz w:val="22"/>
          <w:szCs w:val="22"/>
          <w:lang w:eastAsia="zh-CN"/>
        </w:rPr>
        <w:t xml:space="preserve">Proposal1. The relationship between reflective </w:t>
      </w:r>
      <w:proofErr w:type="spellStart"/>
      <w:r w:rsidRPr="00CC3935">
        <w:rPr>
          <w:b/>
          <w:sz w:val="22"/>
          <w:szCs w:val="22"/>
          <w:lang w:eastAsia="zh-CN"/>
        </w:rPr>
        <w:t>QoS</w:t>
      </w:r>
      <w:proofErr w:type="spellEnd"/>
      <w:r w:rsidRPr="00CC3935">
        <w:rPr>
          <w:b/>
          <w:sz w:val="22"/>
          <w:szCs w:val="22"/>
          <w:lang w:eastAsia="zh-CN"/>
        </w:rPr>
        <w:t xml:space="preserve"> and the two-step mapping mechanism (NAS filtering + AS filtering) should be clarified, including:</w:t>
      </w:r>
    </w:p>
    <w:p w:rsidR="00CC3935" w:rsidRPr="00CC3935" w:rsidRDefault="00CC3935" w:rsidP="00CC3935">
      <w:pPr>
        <w:ind w:leftChars="200" w:left="400"/>
        <w:rPr>
          <w:b/>
          <w:sz w:val="22"/>
          <w:szCs w:val="22"/>
          <w:lang w:eastAsia="zh-CN"/>
        </w:rPr>
      </w:pPr>
      <w:r w:rsidRPr="00CC3935">
        <w:rPr>
          <w:b/>
          <w:sz w:val="22"/>
          <w:szCs w:val="22"/>
          <w:lang w:eastAsia="zh-CN"/>
        </w:rPr>
        <w:t>Q1. Whether the reflective mechanism can also be applied on AS filtering?</w:t>
      </w:r>
    </w:p>
    <w:p w:rsidR="00CC3935" w:rsidRPr="00CC3935" w:rsidRDefault="00CC3935" w:rsidP="00CC3935">
      <w:pPr>
        <w:ind w:leftChars="200" w:left="400"/>
        <w:rPr>
          <w:b/>
          <w:sz w:val="22"/>
          <w:szCs w:val="22"/>
          <w:lang w:eastAsia="zh-CN"/>
        </w:rPr>
      </w:pPr>
      <w:r w:rsidRPr="00CC3935">
        <w:rPr>
          <w:b/>
          <w:sz w:val="22"/>
          <w:szCs w:val="22"/>
          <w:lang w:eastAsia="zh-CN"/>
        </w:rPr>
        <w:t>Q2. If the reflective mechanism can also be applied on AS filtering, whether it can be applied independently from the NAS filtering or not?</w:t>
      </w:r>
    </w:p>
    <w:p w:rsidR="00526FBF" w:rsidRDefault="00B06C1D" w:rsidP="00CB49DC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As indicated above,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is </w:t>
      </w:r>
      <w:r w:rsidR="003D0DD4">
        <w:rPr>
          <w:rFonts w:hint="eastAsia"/>
          <w:sz w:val="22"/>
          <w:szCs w:val="22"/>
          <w:lang w:eastAsia="zh-CN"/>
        </w:rPr>
        <w:t>introduced by SA2</w:t>
      </w:r>
      <w:r w:rsidR="007F03D8">
        <w:rPr>
          <w:rFonts w:hint="eastAsia"/>
          <w:sz w:val="22"/>
          <w:szCs w:val="22"/>
          <w:lang w:eastAsia="zh-CN"/>
        </w:rPr>
        <w:t xml:space="preserve"> </w:t>
      </w:r>
      <w:r w:rsidR="000E4FFA">
        <w:rPr>
          <w:rFonts w:hint="eastAsia"/>
          <w:sz w:val="22"/>
          <w:szCs w:val="22"/>
          <w:lang w:eastAsia="zh-CN"/>
        </w:rPr>
        <w:t>initially</w:t>
      </w:r>
      <w:r w:rsidR="00C13BE2">
        <w:rPr>
          <w:rFonts w:hint="eastAsia"/>
          <w:sz w:val="22"/>
          <w:szCs w:val="22"/>
          <w:lang w:eastAsia="zh-CN"/>
        </w:rPr>
        <w:t xml:space="preserve"> </w:t>
      </w:r>
      <w:r w:rsidR="007F03D8">
        <w:rPr>
          <w:rFonts w:hint="eastAsia"/>
          <w:sz w:val="22"/>
          <w:szCs w:val="22"/>
          <w:lang w:eastAsia="zh-CN"/>
        </w:rPr>
        <w:t>for the supporting of services</w:t>
      </w:r>
      <w:r w:rsidR="0043068F">
        <w:rPr>
          <w:rFonts w:hint="eastAsia"/>
          <w:sz w:val="22"/>
          <w:szCs w:val="22"/>
          <w:lang w:eastAsia="zh-CN"/>
        </w:rPr>
        <w:t xml:space="preserve"> </w:t>
      </w:r>
      <w:r w:rsidR="00C56B1D">
        <w:rPr>
          <w:rFonts w:hint="eastAsia"/>
          <w:sz w:val="22"/>
          <w:szCs w:val="22"/>
          <w:lang w:eastAsia="zh-CN"/>
        </w:rPr>
        <w:t>for</w:t>
      </w:r>
      <w:r w:rsidR="00A11A99">
        <w:rPr>
          <w:rFonts w:hint="eastAsia"/>
          <w:sz w:val="22"/>
          <w:szCs w:val="22"/>
          <w:lang w:eastAsia="zh-CN"/>
        </w:rPr>
        <w:t xml:space="preserve"> which the packet filters are impossible or difficult </w:t>
      </w:r>
      <w:r w:rsidR="0059121C">
        <w:rPr>
          <w:rFonts w:hint="eastAsia"/>
          <w:sz w:val="22"/>
          <w:szCs w:val="22"/>
          <w:lang w:eastAsia="zh-CN"/>
        </w:rPr>
        <w:t xml:space="preserve">to be sent to UE via NG1. </w:t>
      </w:r>
      <w:r w:rsidR="00BC56C3">
        <w:rPr>
          <w:rFonts w:hint="eastAsia"/>
          <w:sz w:val="22"/>
          <w:szCs w:val="22"/>
          <w:lang w:eastAsia="zh-CN"/>
        </w:rPr>
        <w:t xml:space="preserve">Although </w:t>
      </w:r>
      <w:r w:rsidR="00903EE1">
        <w:rPr>
          <w:rFonts w:hint="eastAsia"/>
          <w:sz w:val="22"/>
          <w:szCs w:val="22"/>
          <w:lang w:eastAsia="zh-CN"/>
        </w:rPr>
        <w:t xml:space="preserve">the independent support of reflective mechanism in AS may have some benefits such as reducing </w:t>
      </w:r>
      <w:r w:rsidR="00903EE1">
        <w:rPr>
          <w:sz w:val="22"/>
          <w:szCs w:val="22"/>
          <w:lang w:eastAsia="zh-CN"/>
        </w:rPr>
        <w:t>the</w:t>
      </w:r>
      <w:r w:rsidR="00903EE1">
        <w:rPr>
          <w:rFonts w:hint="eastAsia"/>
          <w:sz w:val="22"/>
          <w:szCs w:val="22"/>
          <w:lang w:eastAsia="zh-CN"/>
        </w:rPr>
        <w:t xml:space="preserve"> explicit </w:t>
      </w:r>
      <w:proofErr w:type="spellStart"/>
      <w:r w:rsidR="00903EE1">
        <w:rPr>
          <w:rFonts w:hint="eastAsia"/>
          <w:sz w:val="22"/>
          <w:szCs w:val="22"/>
          <w:lang w:eastAsia="zh-CN"/>
        </w:rPr>
        <w:t>Uu</w:t>
      </w:r>
      <w:proofErr w:type="spellEnd"/>
      <w:r w:rsidR="00903EE1">
        <w:rPr>
          <w:rFonts w:hint="eastAsia"/>
          <w:sz w:val="22"/>
          <w:szCs w:val="22"/>
          <w:lang w:eastAsia="zh-CN"/>
        </w:rPr>
        <w:t xml:space="preserve"> signalling for the </w:t>
      </w:r>
      <w:r w:rsidR="00903EE1">
        <w:rPr>
          <w:rFonts w:hint="eastAsia"/>
          <w:sz w:val="22"/>
          <w:szCs w:val="22"/>
          <w:lang w:eastAsia="zh-CN"/>
        </w:rPr>
        <w:lastRenderedPageBreak/>
        <w:t>inform</w:t>
      </w:r>
      <w:r w:rsidR="001E523D">
        <w:rPr>
          <w:rFonts w:hint="eastAsia"/>
          <w:sz w:val="22"/>
          <w:szCs w:val="22"/>
          <w:lang w:eastAsia="zh-CN"/>
        </w:rPr>
        <w:t>ing</w:t>
      </w:r>
      <w:r w:rsidR="00903EE1">
        <w:rPr>
          <w:rFonts w:hint="eastAsia"/>
          <w:sz w:val="22"/>
          <w:szCs w:val="22"/>
          <w:lang w:eastAsia="zh-CN"/>
        </w:rPr>
        <w:t xml:space="preserve"> of </w:t>
      </w:r>
      <w:proofErr w:type="spellStart"/>
      <w:r w:rsidR="00903EE1" w:rsidRPr="00FB4425">
        <w:rPr>
          <w:rFonts w:hint="eastAsia"/>
          <w:sz w:val="22"/>
          <w:szCs w:val="22"/>
          <w:lang w:eastAsia="zh-CN"/>
        </w:rPr>
        <w:t>QoS</w:t>
      </w:r>
      <w:proofErr w:type="spellEnd"/>
      <w:r w:rsidR="00903EE1" w:rsidRPr="00FB4425">
        <w:rPr>
          <w:rFonts w:hint="eastAsia"/>
          <w:sz w:val="22"/>
          <w:szCs w:val="22"/>
          <w:lang w:eastAsia="zh-CN"/>
        </w:rPr>
        <w:t>-flow-id--&gt;DRB</w:t>
      </w:r>
      <w:r w:rsidR="00903EE1" w:rsidRPr="00E70516">
        <w:rPr>
          <w:sz w:val="22"/>
          <w:szCs w:val="22"/>
          <w:lang w:eastAsia="zh-CN"/>
        </w:rPr>
        <w:t xml:space="preserve"> mapping</w:t>
      </w:r>
      <w:r w:rsidR="00903EE1">
        <w:rPr>
          <w:rFonts w:hint="eastAsia"/>
          <w:sz w:val="22"/>
          <w:szCs w:val="22"/>
          <w:lang w:eastAsia="zh-CN"/>
        </w:rPr>
        <w:t xml:space="preserve"> information</w:t>
      </w:r>
      <w:r w:rsidR="002D11DD">
        <w:rPr>
          <w:rFonts w:hint="eastAsia"/>
          <w:sz w:val="22"/>
          <w:szCs w:val="22"/>
          <w:lang w:eastAsia="zh-CN"/>
        </w:rPr>
        <w:t xml:space="preserve">, </w:t>
      </w:r>
      <w:r w:rsidR="00095372">
        <w:rPr>
          <w:rFonts w:hint="eastAsia"/>
          <w:sz w:val="22"/>
          <w:szCs w:val="22"/>
          <w:lang w:eastAsia="zh-CN"/>
        </w:rPr>
        <w:t xml:space="preserve">the </w:t>
      </w:r>
      <w:r w:rsidR="0018472F">
        <w:rPr>
          <w:rFonts w:hint="eastAsia"/>
          <w:sz w:val="22"/>
          <w:szCs w:val="22"/>
          <w:lang w:eastAsia="zh-CN"/>
        </w:rPr>
        <w:t xml:space="preserve">reflective </w:t>
      </w:r>
      <w:proofErr w:type="spellStart"/>
      <w:r w:rsidR="0018472F">
        <w:rPr>
          <w:rFonts w:hint="eastAsia"/>
          <w:sz w:val="22"/>
          <w:szCs w:val="22"/>
          <w:lang w:eastAsia="zh-CN"/>
        </w:rPr>
        <w:t>QoS</w:t>
      </w:r>
      <w:proofErr w:type="spellEnd"/>
      <w:r w:rsidR="0018472F">
        <w:rPr>
          <w:rFonts w:hint="eastAsia"/>
          <w:sz w:val="22"/>
          <w:szCs w:val="22"/>
          <w:lang w:eastAsia="zh-CN"/>
        </w:rPr>
        <w:t xml:space="preserve"> mechanism will be </w:t>
      </w:r>
      <w:r w:rsidR="00CC3935" w:rsidRPr="00CC3935">
        <w:rPr>
          <w:sz w:val="22"/>
          <w:szCs w:val="22"/>
          <w:lang w:eastAsia="zh-CN"/>
        </w:rPr>
        <w:t>complicated</w:t>
      </w:r>
      <w:r w:rsidR="00417BCA">
        <w:rPr>
          <w:rFonts w:hint="eastAsia"/>
          <w:sz w:val="22"/>
          <w:szCs w:val="22"/>
          <w:lang w:eastAsia="zh-CN"/>
        </w:rPr>
        <w:t xml:space="preserve"> </w:t>
      </w:r>
      <w:r w:rsidR="00FC2D36">
        <w:rPr>
          <w:rFonts w:hint="eastAsia"/>
          <w:sz w:val="22"/>
          <w:szCs w:val="22"/>
          <w:lang w:eastAsia="zh-CN"/>
        </w:rPr>
        <w:t xml:space="preserve">but </w:t>
      </w:r>
      <w:r w:rsidR="002041B5">
        <w:rPr>
          <w:rFonts w:hint="eastAsia"/>
          <w:sz w:val="22"/>
          <w:szCs w:val="22"/>
          <w:lang w:eastAsia="zh-CN"/>
        </w:rPr>
        <w:t>w</w:t>
      </w:r>
      <w:r w:rsidR="00FE7A16">
        <w:rPr>
          <w:rFonts w:hint="eastAsia"/>
          <w:sz w:val="22"/>
          <w:szCs w:val="22"/>
          <w:lang w:eastAsia="zh-CN"/>
        </w:rPr>
        <w:t xml:space="preserve">ithout </w:t>
      </w:r>
      <w:r w:rsidR="002041B5">
        <w:rPr>
          <w:rFonts w:hint="eastAsia"/>
          <w:sz w:val="22"/>
          <w:szCs w:val="22"/>
          <w:lang w:eastAsia="zh-CN"/>
        </w:rPr>
        <w:t>enough</w:t>
      </w:r>
      <w:r w:rsidR="00417BCA">
        <w:rPr>
          <w:rFonts w:hint="eastAsia"/>
          <w:sz w:val="22"/>
          <w:szCs w:val="22"/>
          <w:lang w:eastAsia="zh-CN"/>
        </w:rPr>
        <w:t xml:space="preserve"> </w:t>
      </w:r>
      <w:r w:rsidR="00417BCA">
        <w:rPr>
          <w:sz w:val="22"/>
          <w:szCs w:val="22"/>
          <w:lang w:eastAsia="zh-CN"/>
        </w:rPr>
        <w:t>justification</w:t>
      </w:r>
      <w:r w:rsidR="001A2E1E">
        <w:rPr>
          <w:rFonts w:hint="eastAsia"/>
          <w:sz w:val="22"/>
          <w:szCs w:val="22"/>
          <w:lang w:eastAsia="zh-CN"/>
        </w:rPr>
        <w:t>s</w:t>
      </w:r>
      <w:r w:rsidR="00574B81">
        <w:rPr>
          <w:rFonts w:hint="eastAsia"/>
          <w:sz w:val="22"/>
          <w:szCs w:val="22"/>
          <w:lang w:eastAsia="zh-CN"/>
        </w:rPr>
        <w:t xml:space="preserve"> and benefit</w:t>
      </w:r>
      <w:r w:rsidR="00A54BEC">
        <w:rPr>
          <w:rFonts w:hint="eastAsia"/>
          <w:sz w:val="22"/>
          <w:szCs w:val="22"/>
          <w:lang w:eastAsia="zh-CN"/>
        </w:rPr>
        <w:t>s</w:t>
      </w:r>
      <w:r w:rsidR="002041B5">
        <w:rPr>
          <w:rFonts w:hint="eastAsia"/>
          <w:sz w:val="22"/>
          <w:szCs w:val="22"/>
          <w:lang w:eastAsia="zh-CN"/>
        </w:rPr>
        <w:t>.</w:t>
      </w:r>
      <w:r w:rsidR="00C94E10">
        <w:rPr>
          <w:rFonts w:hint="eastAsia"/>
          <w:sz w:val="22"/>
          <w:szCs w:val="22"/>
          <w:lang w:eastAsia="zh-CN"/>
        </w:rPr>
        <w:t xml:space="preserve"> So from this perspective</w:t>
      </w:r>
      <w:r w:rsidR="00A2155B">
        <w:rPr>
          <w:rFonts w:hint="eastAsia"/>
          <w:sz w:val="22"/>
          <w:szCs w:val="22"/>
          <w:lang w:eastAsia="zh-CN"/>
        </w:rPr>
        <w:t>, we have the following observation</w:t>
      </w:r>
      <w:r w:rsidR="0006491A">
        <w:rPr>
          <w:rFonts w:hint="eastAsia"/>
          <w:sz w:val="22"/>
          <w:szCs w:val="22"/>
          <w:lang w:eastAsia="zh-CN"/>
        </w:rPr>
        <w:t>s</w:t>
      </w:r>
      <w:r w:rsidR="00C94E10">
        <w:rPr>
          <w:rFonts w:hint="eastAsia"/>
          <w:sz w:val="22"/>
          <w:szCs w:val="22"/>
          <w:lang w:eastAsia="zh-CN"/>
        </w:rPr>
        <w:t>:</w:t>
      </w:r>
    </w:p>
    <w:p w:rsidR="00C94E10" w:rsidRDefault="00CC3935" w:rsidP="00CB49DC">
      <w:pPr>
        <w:rPr>
          <w:b/>
          <w:sz w:val="22"/>
          <w:szCs w:val="22"/>
          <w:lang w:eastAsia="zh-CN"/>
        </w:rPr>
      </w:pPr>
      <w:r w:rsidRPr="00CC3935">
        <w:rPr>
          <w:b/>
          <w:sz w:val="22"/>
          <w:szCs w:val="22"/>
          <w:lang w:eastAsia="zh-CN"/>
        </w:rPr>
        <w:t>Observation1</w:t>
      </w:r>
      <w:r w:rsidR="007A0E2B">
        <w:rPr>
          <w:rFonts w:hint="eastAsia"/>
          <w:b/>
          <w:sz w:val="22"/>
          <w:szCs w:val="22"/>
          <w:lang w:eastAsia="zh-CN"/>
        </w:rPr>
        <w:t xml:space="preserve">. </w:t>
      </w:r>
      <w:proofErr w:type="gramStart"/>
      <w:r w:rsidR="00873961">
        <w:rPr>
          <w:rFonts w:hint="eastAsia"/>
          <w:b/>
          <w:sz w:val="22"/>
          <w:szCs w:val="22"/>
          <w:lang w:eastAsia="zh-CN"/>
        </w:rPr>
        <w:t xml:space="preserve">There seems </w:t>
      </w:r>
      <w:r w:rsidR="00774E15">
        <w:rPr>
          <w:rFonts w:hint="eastAsia"/>
          <w:b/>
          <w:sz w:val="22"/>
          <w:szCs w:val="22"/>
          <w:lang w:eastAsia="zh-CN"/>
        </w:rPr>
        <w:t>no</w:t>
      </w:r>
      <w:r w:rsidRPr="00CC3935">
        <w:rPr>
          <w:b/>
          <w:sz w:val="22"/>
          <w:szCs w:val="22"/>
          <w:lang w:eastAsia="zh-CN"/>
        </w:rPr>
        <w:t xml:space="preserve"> enough benefit or justification to support independent reflective mechanism in AS filtering.</w:t>
      </w:r>
      <w:proofErr w:type="gramEnd"/>
    </w:p>
    <w:p w:rsidR="0006491A" w:rsidRPr="009D685C" w:rsidRDefault="00A7545C" w:rsidP="00CB49DC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Observation2. </w:t>
      </w:r>
      <w:r w:rsidR="00B97D25">
        <w:rPr>
          <w:rFonts w:hint="eastAsia"/>
          <w:b/>
          <w:sz w:val="22"/>
          <w:szCs w:val="22"/>
          <w:lang w:eastAsia="zh-CN"/>
        </w:rPr>
        <w:t xml:space="preserve">The application of </w:t>
      </w:r>
      <w:proofErr w:type="spellStart"/>
      <w:r w:rsidR="00B97D25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B97D25">
        <w:rPr>
          <w:rFonts w:hint="eastAsia"/>
          <w:b/>
          <w:sz w:val="22"/>
          <w:szCs w:val="22"/>
          <w:lang w:eastAsia="zh-CN"/>
        </w:rPr>
        <w:t>-flow-id in</w:t>
      </w:r>
      <w:r w:rsidR="00003AC7">
        <w:rPr>
          <w:rFonts w:hint="eastAsia"/>
          <w:b/>
          <w:sz w:val="22"/>
          <w:szCs w:val="22"/>
          <w:lang w:eastAsia="zh-CN"/>
        </w:rPr>
        <w:t xml:space="preserve"> the DL packets on </w:t>
      </w:r>
      <w:proofErr w:type="spellStart"/>
      <w:r w:rsidR="00003AC7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003AC7">
        <w:rPr>
          <w:rFonts w:hint="eastAsia"/>
          <w:b/>
          <w:sz w:val="22"/>
          <w:szCs w:val="22"/>
          <w:lang w:eastAsia="zh-CN"/>
        </w:rPr>
        <w:t xml:space="preserve"> should </w:t>
      </w:r>
      <w:r w:rsidR="007F5520">
        <w:rPr>
          <w:rFonts w:hint="eastAsia"/>
          <w:b/>
          <w:sz w:val="22"/>
          <w:szCs w:val="22"/>
          <w:lang w:eastAsia="zh-CN"/>
        </w:rPr>
        <w:t>be in the control of NG Core.</w:t>
      </w:r>
    </w:p>
    <w:p w:rsidR="003B4DF0" w:rsidRDefault="00055344" w:rsidP="00682B06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Based on the above observation</w:t>
      </w:r>
      <w:r w:rsidR="00682B06">
        <w:rPr>
          <w:rFonts w:hint="eastAsia"/>
          <w:sz w:val="22"/>
          <w:szCs w:val="22"/>
          <w:lang w:eastAsia="zh-CN"/>
        </w:rPr>
        <w:t xml:space="preserve"> and with the most updated agreements from SA2 and RAN2 indicated above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B25FDB">
        <w:rPr>
          <w:rFonts w:hint="eastAsia"/>
          <w:sz w:val="22"/>
          <w:szCs w:val="22"/>
          <w:lang w:eastAsia="zh-CN"/>
        </w:rPr>
        <w:t xml:space="preserve">, for reflective </w:t>
      </w:r>
      <w:proofErr w:type="spellStart"/>
      <w:r w:rsidR="00B25FDB">
        <w:rPr>
          <w:rFonts w:hint="eastAsia"/>
          <w:sz w:val="22"/>
          <w:szCs w:val="22"/>
          <w:lang w:eastAsia="zh-CN"/>
        </w:rPr>
        <w:t>QoS</w:t>
      </w:r>
      <w:proofErr w:type="spellEnd"/>
      <w:r w:rsidR="00687480">
        <w:rPr>
          <w:rFonts w:hint="eastAsia"/>
          <w:sz w:val="22"/>
          <w:szCs w:val="22"/>
          <w:lang w:eastAsia="zh-CN"/>
        </w:rPr>
        <w:t xml:space="preserve"> </w:t>
      </w:r>
      <w:r w:rsidR="005D664A">
        <w:rPr>
          <w:rFonts w:hint="eastAsia"/>
          <w:sz w:val="22"/>
          <w:szCs w:val="22"/>
          <w:lang w:eastAsia="zh-CN"/>
        </w:rPr>
        <w:t>(</w:t>
      </w:r>
      <w:r w:rsidR="00F23158">
        <w:rPr>
          <w:rFonts w:hint="eastAsia"/>
          <w:sz w:val="22"/>
          <w:szCs w:val="22"/>
          <w:lang w:eastAsia="zh-CN"/>
        </w:rPr>
        <w:t xml:space="preserve">e.g. </w:t>
      </w:r>
      <w:r w:rsidR="005D664A">
        <w:rPr>
          <w:rFonts w:hint="eastAsia"/>
          <w:sz w:val="22"/>
          <w:szCs w:val="22"/>
          <w:lang w:eastAsia="zh-CN"/>
        </w:rPr>
        <w:t>t</w:t>
      </w:r>
      <w:r w:rsidR="005D664A" w:rsidRPr="00AF0DB0">
        <w:rPr>
          <w:rFonts w:hint="eastAsia"/>
          <w:sz w:val="22"/>
          <w:szCs w:val="22"/>
          <w:lang w:eastAsia="zh-CN"/>
        </w:rPr>
        <w:t xml:space="preserve">he </w:t>
      </w:r>
      <w:proofErr w:type="spellStart"/>
      <w:r w:rsidR="005D664A" w:rsidRPr="00AF0DB0">
        <w:rPr>
          <w:rFonts w:hint="eastAsia"/>
          <w:sz w:val="22"/>
          <w:szCs w:val="22"/>
          <w:lang w:eastAsia="zh-CN"/>
        </w:rPr>
        <w:t>QoS</w:t>
      </w:r>
      <w:proofErr w:type="spellEnd"/>
      <w:r w:rsidR="005D664A" w:rsidRPr="00AF0DB0">
        <w:rPr>
          <w:rFonts w:hint="eastAsia"/>
          <w:sz w:val="22"/>
          <w:szCs w:val="22"/>
          <w:lang w:eastAsia="zh-CN"/>
        </w:rPr>
        <w:t xml:space="preserve"> flow3 in Fig.1</w:t>
      </w:r>
      <w:r w:rsidR="005D664A">
        <w:rPr>
          <w:rFonts w:hint="eastAsia"/>
          <w:sz w:val="22"/>
          <w:szCs w:val="22"/>
          <w:lang w:eastAsia="zh-CN"/>
        </w:rPr>
        <w:t>)</w:t>
      </w:r>
      <w:r w:rsidR="00B25FDB" w:rsidRPr="000B6C67">
        <w:rPr>
          <w:rFonts w:hint="eastAsia"/>
          <w:sz w:val="22"/>
          <w:szCs w:val="22"/>
          <w:lang w:eastAsia="zh-CN"/>
        </w:rPr>
        <w:t>:</w:t>
      </w:r>
    </w:p>
    <w:p w:rsidR="00492312" w:rsidRDefault="0058232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1. </w:t>
      </w:r>
      <w:r w:rsidR="006E2A52">
        <w:rPr>
          <w:rFonts w:hint="eastAsia"/>
          <w:sz w:val="22"/>
          <w:szCs w:val="22"/>
          <w:lang w:eastAsia="zh-CN"/>
        </w:rPr>
        <w:t>P</w:t>
      </w:r>
      <w:r w:rsidR="00DF2A32">
        <w:rPr>
          <w:rFonts w:hint="eastAsia"/>
          <w:sz w:val="22"/>
          <w:szCs w:val="22"/>
          <w:lang w:eastAsia="zh-CN"/>
        </w:rPr>
        <w:t>acket filter</w:t>
      </w:r>
      <w:r w:rsidR="00055E88">
        <w:rPr>
          <w:rFonts w:hint="eastAsia"/>
          <w:sz w:val="22"/>
          <w:szCs w:val="22"/>
          <w:lang w:eastAsia="zh-CN"/>
        </w:rPr>
        <w:t xml:space="preserve"> and reflective </w:t>
      </w:r>
      <w:proofErr w:type="spellStart"/>
      <w:r w:rsidR="00055E88">
        <w:rPr>
          <w:rFonts w:hint="eastAsia"/>
          <w:sz w:val="22"/>
          <w:szCs w:val="22"/>
          <w:lang w:eastAsia="zh-CN"/>
        </w:rPr>
        <w:t>QoS</w:t>
      </w:r>
      <w:proofErr w:type="spellEnd"/>
      <w:r w:rsidR="00055E88">
        <w:rPr>
          <w:rFonts w:hint="eastAsia"/>
          <w:sz w:val="22"/>
          <w:szCs w:val="22"/>
          <w:lang w:eastAsia="zh-CN"/>
        </w:rPr>
        <w:t xml:space="preserve"> flow to DRB mapping</w:t>
      </w:r>
      <w:r>
        <w:rPr>
          <w:rFonts w:hint="eastAsia"/>
          <w:sz w:val="22"/>
          <w:szCs w:val="22"/>
          <w:lang w:eastAsia="zh-CN"/>
        </w:rPr>
        <w:t xml:space="preserve"> derivation: when AS receives </w:t>
      </w:r>
      <w:r w:rsidR="00E23A9D">
        <w:rPr>
          <w:rFonts w:hint="eastAsia"/>
          <w:sz w:val="22"/>
          <w:szCs w:val="22"/>
          <w:lang w:eastAsia="zh-CN"/>
        </w:rPr>
        <w:t xml:space="preserve">a downlink packet with an </w:t>
      </w:r>
      <w:proofErr w:type="spellStart"/>
      <w:r w:rsidR="00E23A9D">
        <w:rPr>
          <w:rFonts w:hint="eastAsia"/>
          <w:sz w:val="22"/>
          <w:szCs w:val="22"/>
          <w:lang w:eastAsia="zh-CN"/>
        </w:rPr>
        <w:t>inband</w:t>
      </w:r>
      <w:proofErr w:type="spellEnd"/>
      <w:r w:rsidR="00E23A9D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E23A9D">
        <w:rPr>
          <w:rFonts w:hint="eastAsia"/>
          <w:sz w:val="22"/>
          <w:szCs w:val="22"/>
          <w:lang w:eastAsia="zh-CN"/>
        </w:rPr>
        <w:t>QoS</w:t>
      </w:r>
      <w:proofErr w:type="spellEnd"/>
      <w:r w:rsidR="00E23A9D">
        <w:rPr>
          <w:rFonts w:hint="eastAsia"/>
          <w:sz w:val="22"/>
          <w:szCs w:val="22"/>
          <w:lang w:eastAsia="zh-CN"/>
        </w:rPr>
        <w:t>-flow-id</w:t>
      </w:r>
      <w:r w:rsidR="00995A3E">
        <w:rPr>
          <w:rFonts w:hint="eastAsia"/>
          <w:sz w:val="22"/>
          <w:szCs w:val="22"/>
          <w:lang w:eastAsia="zh-CN"/>
        </w:rPr>
        <w:t xml:space="preserve"> (e.g. QoS-flow-id3)</w:t>
      </w:r>
      <w:r w:rsidR="00E23A9D">
        <w:rPr>
          <w:rFonts w:hint="eastAsia"/>
          <w:sz w:val="22"/>
          <w:szCs w:val="22"/>
          <w:lang w:eastAsia="zh-CN"/>
        </w:rPr>
        <w:t xml:space="preserve">, the </w:t>
      </w:r>
      <w:proofErr w:type="spellStart"/>
      <w:r w:rsidR="00E23A9D">
        <w:rPr>
          <w:rFonts w:hint="eastAsia"/>
          <w:sz w:val="22"/>
          <w:szCs w:val="22"/>
          <w:lang w:eastAsia="zh-CN"/>
        </w:rPr>
        <w:t>QoS</w:t>
      </w:r>
      <w:proofErr w:type="spellEnd"/>
      <w:r w:rsidR="00E23A9D">
        <w:rPr>
          <w:rFonts w:hint="eastAsia"/>
          <w:sz w:val="22"/>
          <w:szCs w:val="22"/>
          <w:lang w:eastAsia="zh-CN"/>
        </w:rPr>
        <w:t xml:space="preserve">-flow-id is </w:t>
      </w:r>
      <w:r w:rsidR="00AE212B">
        <w:rPr>
          <w:rFonts w:hint="eastAsia"/>
          <w:sz w:val="22"/>
          <w:szCs w:val="22"/>
          <w:lang w:eastAsia="zh-CN"/>
        </w:rPr>
        <w:t xml:space="preserve">forwarded to NAS </w:t>
      </w:r>
      <w:r w:rsidR="00AE212B">
        <w:rPr>
          <w:sz w:val="22"/>
          <w:szCs w:val="22"/>
          <w:lang w:eastAsia="zh-CN"/>
        </w:rPr>
        <w:t>with</w:t>
      </w:r>
      <w:r w:rsidR="00AE212B">
        <w:rPr>
          <w:rFonts w:hint="eastAsia"/>
          <w:sz w:val="22"/>
          <w:szCs w:val="22"/>
          <w:lang w:eastAsia="zh-CN"/>
        </w:rPr>
        <w:t xml:space="preserve"> the </w:t>
      </w:r>
      <w:r w:rsidR="00736726">
        <w:rPr>
          <w:rFonts w:hint="eastAsia"/>
          <w:sz w:val="22"/>
          <w:szCs w:val="22"/>
          <w:lang w:eastAsia="zh-CN"/>
        </w:rPr>
        <w:t>data packet.</w:t>
      </w:r>
      <w:r w:rsidR="003E5E9F">
        <w:rPr>
          <w:rFonts w:hint="eastAsia"/>
          <w:sz w:val="22"/>
          <w:szCs w:val="22"/>
          <w:lang w:eastAsia="zh-CN"/>
        </w:rPr>
        <w:t xml:space="preserve"> </w:t>
      </w:r>
      <w:r w:rsidR="002B1BB7">
        <w:rPr>
          <w:rFonts w:hint="eastAsia"/>
          <w:sz w:val="22"/>
          <w:szCs w:val="22"/>
          <w:lang w:eastAsia="zh-CN"/>
        </w:rPr>
        <w:t xml:space="preserve">The </w:t>
      </w:r>
      <w:proofErr w:type="spellStart"/>
      <w:r w:rsidR="002B1BB7">
        <w:rPr>
          <w:rFonts w:hint="eastAsia"/>
          <w:sz w:val="22"/>
          <w:szCs w:val="22"/>
          <w:lang w:eastAsia="zh-CN"/>
        </w:rPr>
        <w:t>QoS</w:t>
      </w:r>
      <w:proofErr w:type="spellEnd"/>
      <w:r w:rsidR="002B1BB7">
        <w:rPr>
          <w:rFonts w:hint="eastAsia"/>
          <w:sz w:val="22"/>
          <w:szCs w:val="22"/>
          <w:lang w:eastAsia="zh-CN"/>
        </w:rPr>
        <w:t xml:space="preserve">-flow-id--&gt;DRB mapping </w:t>
      </w:r>
      <w:r w:rsidR="002B1BB7">
        <w:rPr>
          <w:sz w:val="22"/>
          <w:szCs w:val="22"/>
          <w:lang w:eastAsia="zh-CN"/>
        </w:rPr>
        <w:t>information</w:t>
      </w:r>
      <w:r w:rsidR="008E4388">
        <w:rPr>
          <w:rFonts w:hint="eastAsia"/>
          <w:sz w:val="22"/>
          <w:szCs w:val="22"/>
          <w:lang w:eastAsia="zh-CN"/>
        </w:rPr>
        <w:t xml:space="preserve"> (</w:t>
      </w:r>
      <w:r w:rsidR="00B07AB2">
        <w:rPr>
          <w:rFonts w:hint="eastAsia"/>
          <w:sz w:val="22"/>
          <w:szCs w:val="22"/>
          <w:lang w:eastAsia="zh-CN"/>
        </w:rPr>
        <w:t>QoS-flow-id3--&gt;DRB2</w:t>
      </w:r>
      <w:r w:rsidR="008E4388">
        <w:rPr>
          <w:rFonts w:hint="eastAsia"/>
          <w:sz w:val="22"/>
          <w:szCs w:val="22"/>
          <w:lang w:eastAsia="zh-CN"/>
        </w:rPr>
        <w:t>)</w:t>
      </w:r>
      <w:r w:rsidR="002B1BB7">
        <w:rPr>
          <w:rFonts w:hint="eastAsia"/>
          <w:sz w:val="22"/>
          <w:szCs w:val="22"/>
          <w:lang w:eastAsia="zh-CN"/>
        </w:rPr>
        <w:t xml:space="preserve"> is autonomous stored in AS simultaneously</w:t>
      </w:r>
      <w:r w:rsidR="00723C43">
        <w:rPr>
          <w:rFonts w:hint="eastAsia"/>
          <w:sz w:val="22"/>
          <w:szCs w:val="22"/>
          <w:lang w:eastAsia="zh-CN"/>
        </w:rPr>
        <w:t xml:space="preserve"> if not explicitly received from the </w:t>
      </w:r>
      <w:proofErr w:type="spellStart"/>
      <w:r w:rsidR="00DA1B72">
        <w:rPr>
          <w:rFonts w:hint="eastAsia"/>
          <w:sz w:val="22"/>
          <w:szCs w:val="22"/>
          <w:lang w:eastAsia="zh-CN"/>
        </w:rPr>
        <w:t>gNB</w:t>
      </w:r>
      <w:proofErr w:type="spellEnd"/>
      <w:r w:rsidR="00DA1B72">
        <w:rPr>
          <w:rFonts w:hint="eastAsia"/>
          <w:sz w:val="22"/>
          <w:szCs w:val="22"/>
          <w:lang w:eastAsia="zh-CN"/>
        </w:rPr>
        <w:t xml:space="preserve"> before</w:t>
      </w:r>
      <w:r w:rsidR="002B1BB7">
        <w:rPr>
          <w:rFonts w:hint="eastAsia"/>
          <w:sz w:val="22"/>
          <w:szCs w:val="22"/>
          <w:lang w:eastAsia="zh-CN"/>
        </w:rPr>
        <w:t xml:space="preserve">. </w:t>
      </w:r>
      <w:r w:rsidR="003E5E9F">
        <w:rPr>
          <w:rFonts w:hint="eastAsia"/>
          <w:sz w:val="22"/>
          <w:szCs w:val="22"/>
          <w:lang w:eastAsia="zh-CN"/>
        </w:rPr>
        <w:t xml:space="preserve">Receiving the data packet from AS with a </w:t>
      </w:r>
      <w:proofErr w:type="spellStart"/>
      <w:r w:rsidR="003E5E9F">
        <w:rPr>
          <w:rFonts w:hint="eastAsia"/>
          <w:sz w:val="22"/>
          <w:szCs w:val="22"/>
          <w:lang w:eastAsia="zh-CN"/>
        </w:rPr>
        <w:t>QoS</w:t>
      </w:r>
      <w:proofErr w:type="spellEnd"/>
      <w:r w:rsidR="003E5E9F">
        <w:rPr>
          <w:rFonts w:hint="eastAsia"/>
          <w:sz w:val="22"/>
          <w:szCs w:val="22"/>
          <w:lang w:eastAsia="zh-CN"/>
        </w:rPr>
        <w:t>-flow-id</w:t>
      </w:r>
      <w:r w:rsidR="00C72B1D">
        <w:rPr>
          <w:rFonts w:hint="eastAsia"/>
          <w:sz w:val="22"/>
          <w:szCs w:val="22"/>
          <w:lang w:eastAsia="zh-CN"/>
        </w:rPr>
        <w:t>, NAS</w:t>
      </w:r>
      <w:r w:rsidR="008302F0">
        <w:rPr>
          <w:rFonts w:hint="eastAsia"/>
          <w:sz w:val="22"/>
          <w:szCs w:val="22"/>
          <w:lang w:eastAsia="zh-CN"/>
        </w:rPr>
        <w:t xml:space="preserve"> derives the packet filter</w:t>
      </w:r>
      <w:r w:rsidR="007D4E36">
        <w:rPr>
          <w:rFonts w:hint="eastAsia"/>
          <w:sz w:val="22"/>
          <w:szCs w:val="22"/>
          <w:lang w:eastAsia="zh-CN"/>
        </w:rPr>
        <w:t xml:space="preserve"> (packet filter-z1)</w:t>
      </w:r>
      <w:r w:rsidR="008302F0">
        <w:rPr>
          <w:rFonts w:hint="eastAsia"/>
          <w:sz w:val="22"/>
          <w:szCs w:val="22"/>
          <w:lang w:eastAsia="zh-CN"/>
        </w:rPr>
        <w:t xml:space="preserve"> </w:t>
      </w:r>
      <w:r w:rsidR="00995A3E">
        <w:rPr>
          <w:rFonts w:hint="eastAsia"/>
          <w:sz w:val="22"/>
          <w:szCs w:val="22"/>
          <w:lang w:eastAsia="zh-CN"/>
        </w:rPr>
        <w:t xml:space="preserve">from the data packet </w:t>
      </w:r>
      <w:r w:rsidR="008302F0">
        <w:rPr>
          <w:rFonts w:hint="eastAsia"/>
          <w:sz w:val="22"/>
          <w:szCs w:val="22"/>
          <w:lang w:eastAsia="zh-CN"/>
        </w:rPr>
        <w:t>and stored</w:t>
      </w:r>
      <w:r w:rsidR="00995A3E">
        <w:rPr>
          <w:rFonts w:hint="eastAsia"/>
          <w:sz w:val="22"/>
          <w:szCs w:val="22"/>
          <w:lang w:eastAsia="zh-CN"/>
        </w:rPr>
        <w:t xml:space="preserve"> it for this spec</w:t>
      </w:r>
      <w:r w:rsidR="007C58E9">
        <w:rPr>
          <w:rFonts w:hint="eastAsia"/>
          <w:sz w:val="22"/>
          <w:szCs w:val="22"/>
          <w:lang w:eastAsia="zh-CN"/>
        </w:rPr>
        <w:t xml:space="preserve">ific </w:t>
      </w:r>
      <w:proofErr w:type="spellStart"/>
      <w:r w:rsidR="007C58E9">
        <w:rPr>
          <w:rFonts w:hint="eastAsia"/>
          <w:sz w:val="22"/>
          <w:szCs w:val="22"/>
          <w:lang w:eastAsia="zh-CN"/>
        </w:rPr>
        <w:t>QoS</w:t>
      </w:r>
      <w:proofErr w:type="spellEnd"/>
      <w:r w:rsidR="007C58E9">
        <w:rPr>
          <w:rFonts w:hint="eastAsia"/>
          <w:sz w:val="22"/>
          <w:szCs w:val="22"/>
          <w:lang w:eastAsia="zh-CN"/>
        </w:rPr>
        <w:t>-flow-id.</w:t>
      </w:r>
    </w:p>
    <w:p w:rsidR="00D424C3" w:rsidRDefault="00D424C3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Fig.2 illustrates the d</w:t>
      </w:r>
      <w:r w:rsidRPr="00300FAF">
        <w:rPr>
          <w:rFonts w:hint="eastAsia"/>
          <w:sz w:val="22"/>
          <w:szCs w:val="22"/>
          <w:lang w:eastAsia="zh-CN"/>
        </w:rPr>
        <w:t xml:space="preserve">erivation of </w:t>
      </w:r>
      <w:r>
        <w:rPr>
          <w:rFonts w:hint="eastAsia"/>
          <w:sz w:val="22"/>
          <w:szCs w:val="22"/>
          <w:lang w:eastAsia="zh-CN"/>
        </w:rPr>
        <w:t xml:space="preserve">Packet filter and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flow to DRB mapping for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 w:rsidR="00911B34">
        <w:rPr>
          <w:rFonts w:hint="eastAsia"/>
          <w:sz w:val="22"/>
          <w:szCs w:val="22"/>
          <w:lang w:eastAsia="zh-CN"/>
        </w:rPr>
        <w:t>.</w:t>
      </w:r>
    </w:p>
    <w:p w:rsidR="00055E88" w:rsidRDefault="00055E88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2. NAS filtering and AS filtering: </w:t>
      </w:r>
      <w:r>
        <w:rPr>
          <w:sz w:val="22"/>
          <w:szCs w:val="22"/>
          <w:lang w:eastAsia="zh-CN"/>
        </w:rPr>
        <w:t>with</w:t>
      </w:r>
      <w:r>
        <w:rPr>
          <w:rFonts w:hint="eastAsia"/>
          <w:sz w:val="22"/>
          <w:szCs w:val="22"/>
          <w:lang w:eastAsia="zh-CN"/>
        </w:rPr>
        <w:t xml:space="preserve"> the derived packet </w:t>
      </w:r>
      <w:r>
        <w:rPr>
          <w:sz w:val="22"/>
          <w:szCs w:val="22"/>
          <w:lang w:eastAsia="zh-CN"/>
        </w:rPr>
        <w:t>filter</w:t>
      </w:r>
      <w:r>
        <w:rPr>
          <w:rFonts w:hint="eastAsia"/>
          <w:sz w:val="22"/>
          <w:szCs w:val="22"/>
          <w:lang w:eastAsia="zh-CN"/>
        </w:rPr>
        <w:t xml:space="preserve"> and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flow to DRB mapping information, the similar NAS and AS filtering can be performed as for non-reflective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>.</w:t>
      </w:r>
    </w:p>
    <w:p w:rsidR="00736726" w:rsidRDefault="00573537" w:rsidP="00A3422A">
      <w:pPr>
        <w:jc w:val="center"/>
        <w:rPr>
          <w:lang w:eastAsia="zh-CN"/>
        </w:rPr>
      </w:pPr>
      <w:r>
        <w:object w:dxaOrig="7260" w:dyaOrig="5564">
          <v:shape id="_x0000_i1026" type="#_x0000_t75" style="width:362.9pt;height:278.2pt" o:ole="">
            <v:imagedata r:id="rId10" o:title=""/>
          </v:shape>
          <o:OLEObject Type="Embed" ProgID="Visio.Drawing.11" ShapeID="_x0000_i1026" DrawAspect="Content" ObjectID="_1545231956" r:id="rId11"/>
        </w:object>
      </w:r>
    </w:p>
    <w:p w:rsidR="00055E88" w:rsidRDefault="00055E88" w:rsidP="00A3422A">
      <w:pPr>
        <w:jc w:val="center"/>
        <w:rPr>
          <w:sz w:val="22"/>
          <w:szCs w:val="22"/>
          <w:lang w:eastAsia="zh-CN"/>
        </w:rPr>
      </w:pPr>
      <w:r w:rsidRPr="00300FAF">
        <w:rPr>
          <w:rFonts w:hint="eastAsia"/>
          <w:sz w:val="22"/>
          <w:szCs w:val="22"/>
          <w:lang w:eastAsia="zh-CN"/>
        </w:rPr>
        <w:t xml:space="preserve">Fig.2 </w:t>
      </w:r>
      <w:r w:rsidR="00300FAF" w:rsidRPr="00300FAF">
        <w:rPr>
          <w:rFonts w:hint="eastAsia"/>
          <w:sz w:val="22"/>
          <w:szCs w:val="22"/>
          <w:lang w:eastAsia="zh-CN"/>
        </w:rPr>
        <w:t xml:space="preserve">Derivation of </w:t>
      </w:r>
      <w:r>
        <w:rPr>
          <w:rFonts w:hint="eastAsia"/>
          <w:sz w:val="22"/>
          <w:szCs w:val="22"/>
          <w:lang w:eastAsia="zh-CN"/>
        </w:rPr>
        <w:t xml:space="preserve">Packet filter and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flow to DRB mapping </w:t>
      </w:r>
      <w:r w:rsidR="00300FAF">
        <w:rPr>
          <w:rFonts w:hint="eastAsia"/>
          <w:sz w:val="22"/>
          <w:szCs w:val="22"/>
          <w:lang w:eastAsia="zh-CN"/>
        </w:rPr>
        <w:t xml:space="preserve">for reflective </w:t>
      </w:r>
      <w:proofErr w:type="spellStart"/>
      <w:r w:rsidR="00300FAF">
        <w:rPr>
          <w:rFonts w:hint="eastAsia"/>
          <w:sz w:val="22"/>
          <w:szCs w:val="22"/>
          <w:lang w:eastAsia="zh-CN"/>
        </w:rPr>
        <w:t>QoS</w:t>
      </w:r>
      <w:proofErr w:type="spellEnd"/>
    </w:p>
    <w:p w:rsidR="00206F5C" w:rsidRDefault="00206F5C" w:rsidP="00206F5C">
      <w:pPr>
        <w:pStyle w:val="2"/>
        <w:rPr>
          <w:lang w:eastAsia="zh-CN"/>
        </w:rPr>
      </w:pPr>
      <w:r>
        <w:t>2.</w:t>
      </w:r>
      <w:r>
        <w:rPr>
          <w:rFonts w:hint="eastAsia"/>
          <w:lang w:eastAsia="zh-CN"/>
        </w:rPr>
        <w:t xml:space="preserve">2 Consideration </w:t>
      </w:r>
      <w:r w:rsidRPr="00206F5C">
        <w:rPr>
          <w:rFonts w:hint="eastAsia"/>
          <w:lang w:eastAsia="zh-CN"/>
        </w:rPr>
        <w:t xml:space="preserve">on the agreed reflective </w:t>
      </w:r>
      <w:proofErr w:type="spellStart"/>
      <w:r w:rsidRPr="00206F5C">
        <w:rPr>
          <w:rFonts w:hint="eastAsia"/>
          <w:lang w:eastAsia="zh-CN"/>
        </w:rPr>
        <w:t>QoS</w:t>
      </w:r>
      <w:proofErr w:type="spellEnd"/>
      <w:r w:rsidRPr="00206F5C">
        <w:rPr>
          <w:rFonts w:hint="eastAsia"/>
          <w:lang w:eastAsia="zh-CN"/>
        </w:rPr>
        <w:t xml:space="preserve"> indication</w:t>
      </w:r>
      <w:r>
        <w:rPr>
          <w:rFonts w:hint="eastAsia"/>
          <w:lang w:eastAsia="zh-CN"/>
        </w:rPr>
        <w:t xml:space="preserve"> at SA2</w:t>
      </w:r>
    </w:p>
    <w:p w:rsidR="002A0D9A" w:rsidRDefault="002A0D9A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According to the interpretation of the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mechanism above, </w:t>
      </w:r>
      <w:r w:rsidR="00DF7C12">
        <w:rPr>
          <w:rFonts w:hint="eastAsia"/>
          <w:sz w:val="22"/>
          <w:szCs w:val="22"/>
          <w:lang w:eastAsia="zh-CN"/>
        </w:rPr>
        <w:t xml:space="preserve">to make the reflective </w:t>
      </w:r>
      <w:proofErr w:type="spellStart"/>
      <w:r w:rsidR="00DF7C12">
        <w:rPr>
          <w:rFonts w:hint="eastAsia"/>
          <w:sz w:val="22"/>
          <w:szCs w:val="22"/>
          <w:lang w:eastAsia="zh-CN"/>
        </w:rPr>
        <w:t>QoS</w:t>
      </w:r>
      <w:proofErr w:type="spellEnd"/>
      <w:r w:rsidR="00DF7C12">
        <w:rPr>
          <w:rFonts w:hint="eastAsia"/>
          <w:sz w:val="22"/>
          <w:szCs w:val="22"/>
          <w:lang w:eastAsia="zh-CN"/>
        </w:rPr>
        <w:t xml:space="preserve"> mechanism work, the </w:t>
      </w:r>
      <w:proofErr w:type="spellStart"/>
      <w:r w:rsidR="00DF7C12">
        <w:rPr>
          <w:rFonts w:hint="eastAsia"/>
          <w:sz w:val="22"/>
          <w:szCs w:val="22"/>
          <w:lang w:eastAsia="zh-CN"/>
        </w:rPr>
        <w:t>QoS</w:t>
      </w:r>
      <w:proofErr w:type="spellEnd"/>
      <w:r w:rsidR="00DF7C12">
        <w:rPr>
          <w:rFonts w:hint="eastAsia"/>
          <w:sz w:val="22"/>
          <w:szCs w:val="22"/>
          <w:lang w:eastAsia="zh-CN"/>
        </w:rPr>
        <w:t xml:space="preserve">-flow-id should be </w:t>
      </w:r>
      <w:r w:rsidR="00DF7C12">
        <w:rPr>
          <w:sz w:val="22"/>
          <w:szCs w:val="22"/>
          <w:lang w:eastAsia="zh-CN"/>
        </w:rPr>
        <w:t>embedded</w:t>
      </w:r>
      <w:r w:rsidR="00DF7C12">
        <w:rPr>
          <w:rFonts w:hint="eastAsia"/>
          <w:sz w:val="22"/>
          <w:szCs w:val="22"/>
          <w:lang w:eastAsia="zh-CN"/>
        </w:rPr>
        <w:t xml:space="preserve"> in the DL packets over </w:t>
      </w:r>
      <w:proofErr w:type="spellStart"/>
      <w:r w:rsidR="00DF7C12">
        <w:rPr>
          <w:rFonts w:hint="eastAsia"/>
          <w:sz w:val="22"/>
          <w:szCs w:val="22"/>
          <w:lang w:eastAsia="zh-CN"/>
        </w:rPr>
        <w:t>Uu</w:t>
      </w:r>
      <w:proofErr w:type="spellEnd"/>
      <w:r w:rsidR="00DF7C12">
        <w:rPr>
          <w:rFonts w:hint="eastAsia"/>
          <w:sz w:val="22"/>
          <w:szCs w:val="22"/>
          <w:lang w:eastAsia="zh-CN"/>
        </w:rPr>
        <w:t xml:space="preserve"> for </w:t>
      </w:r>
      <w:r w:rsidR="00DF7C12">
        <w:rPr>
          <w:sz w:val="22"/>
          <w:szCs w:val="22"/>
          <w:lang w:eastAsia="zh-CN"/>
        </w:rPr>
        <w:t>reflective</w:t>
      </w:r>
      <w:r w:rsidR="00DF7C12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DF7C12">
        <w:rPr>
          <w:rFonts w:hint="eastAsia"/>
          <w:sz w:val="22"/>
          <w:szCs w:val="22"/>
          <w:lang w:eastAsia="zh-CN"/>
        </w:rPr>
        <w:t>QoS</w:t>
      </w:r>
      <w:proofErr w:type="spellEnd"/>
      <w:r w:rsidR="00DF7C12">
        <w:rPr>
          <w:rFonts w:hint="eastAsia"/>
          <w:sz w:val="22"/>
          <w:szCs w:val="22"/>
          <w:lang w:eastAsia="zh-CN"/>
        </w:rPr>
        <w:t>. T</w:t>
      </w:r>
      <w:r>
        <w:rPr>
          <w:rFonts w:hint="eastAsia"/>
          <w:sz w:val="22"/>
          <w:szCs w:val="22"/>
          <w:lang w:eastAsia="zh-CN"/>
        </w:rPr>
        <w:t xml:space="preserve">he NAS derives the packet filter from the data packet and stored it for the corresponding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flow based on the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>-flow-id</w:t>
      </w:r>
      <w:r w:rsidR="00DF7C12">
        <w:rPr>
          <w:rFonts w:hint="eastAsia"/>
          <w:sz w:val="22"/>
          <w:szCs w:val="22"/>
          <w:lang w:eastAsia="zh-CN"/>
        </w:rPr>
        <w:t xml:space="preserve"> informed from AS. So regarding the agreement for reflective </w:t>
      </w:r>
      <w:proofErr w:type="spellStart"/>
      <w:r w:rsidR="00DF7C12">
        <w:rPr>
          <w:rFonts w:hint="eastAsia"/>
          <w:sz w:val="22"/>
          <w:szCs w:val="22"/>
          <w:lang w:eastAsia="zh-CN"/>
        </w:rPr>
        <w:t>QoS</w:t>
      </w:r>
      <w:proofErr w:type="spellEnd"/>
      <w:r w:rsidR="00DF7C12">
        <w:rPr>
          <w:rFonts w:hint="eastAsia"/>
          <w:sz w:val="22"/>
          <w:szCs w:val="22"/>
          <w:lang w:eastAsia="zh-CN"/>
        </w:rPr>
        <w:t xml:space="preserve"> at RAN2#96:</w:t>
      </w:r>
    </w:p>
    <w:p w:rsidR="00DF7C12" w:rsidRDefault="00DF7C12" w:rsidP="00DF7C12">
      <w:pPr>
        <w:ind w:firstLine="284"/>
        <w:rPr>
          <w:i/>
          <w:sz w:val="22"/>
          <w:szCs w:val="22"/>
          <w:lang w:eastAsia="zh-CN"/>
        </w:rPr>
      </w:pPr>
      <w:r w:rsidRPr="002A014C">
        <w:rPr>
          <w:i/>
          <w:sz w:val="22"/>
          <w:szCs w:val="22"/>
          <w:lang w:eastAsia="zh-CN"/>
        </w:rPr>
        <w:t xml:space="preserve">DL packets over </w:t>
      </w:r>
      <w:proofErr w:type="spellStart"/>
      <w:r w:rsidRPr="002A014C">
        <w:rPr>
          <w:i/>
          <w:sz w:val="22"/>
          <w:szCs w:val="22"/>
          <w:lang w:eastAsia="zh-CN"/>
        </w:rPr>
        <w:t>Uu</w:t>
      </w:r>
      <w:proofErr w:type="spellEnd"/>
      <w:r w:rsidRPr="002A014C">
        <w:rPr>
          <w:i/>
          <w:sz w:val="22"/>
          <w:szCs w:val="22"/>
          <w:lang w:eastAsia="zh-CN"/>
        </w:rPr>
        <w:t xml:space="preserve"> are marked </w:t>
      </w:r>
      <w:proofErr w:type="spellStart"/>
      <w:r w:rsidRPr="002A014C">
        <w:rPr>
          <w:i/>
          <w:sz w:val="22"/>
          <w:szCs w:val="22"/>
          <w:lang w:eastAsia="zh-CN"/>
        </w:rPr>
        <w:t>inband</w:t>
      </w:r>
      <w:proofErr w:type="spellEnd"/>
      <w:r w:rsidRPr="002A014C">
        <w:rPr>
          <w:i/>
          <w:sz w:val="22"/>
          <w:szCs w:val="22"/>
          <w:lang w:eastAsia="zh-CN"/>
        </w:rPr>
        <w:t xml:space="preserve"> with QOS-flow-id for the purposes of reflective </w:t>
      </w:r>
      <w:proofErr w:type="spellStart"/>
      <w:r w:rsidRPr="002A014C">
        <w:rPr>
          <w:i/>
          <w:sz w:val="22"/>
          <w:szCs w:val="22"/>
          <w:lang w:eastAsia="zh-CN"/>
        </w:rPr>
        <w:t>QoS</w:t>
      </w:r>
      <w:proofErr w:type="spellEnd"/>
      <w:r>
        <w:rPr>
          <w:rFonts w:hint="eastAsia"/>
          <w:i/>
          <w:sz w:val="22"/>
          <w:szCs w:val="22"/>
          <w:lang w:eastAsia="zh-CN"/>
        </w:rPr>
        <w:t>.</w:t>
      </w:r>
    </w:p>
    <w:p w:rsidR="00C169E6" w:rsidRDefault="0037112E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 xml:space="preserve">It can be </w:t>
      </w:r>
      <w:r w:rsidRPr="0037112E">
        <w:rPr>
          <w:sz w:val="22"/>
          <w:szCs w:val="22"/>
          <w:lang w:eastAsia="zh-CN"/>
        </w:rPr>
        <w:t>interpreted</w:t>
      </w:r>
      <w:r>
        <w:rPr>
          <w:rFonts w:hint="eastAsia"/>
          <w:sz w:val="22"/>
          <w:szCs w:val="22"/>
          <w:lang w:eastAsia="zh-CN"/>
        </w:rPr>
        <w:t xml:space="preserve"> that not all DL packets need to be marked with the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-flow-id </w:t>
      </w:r>
      <w:r w:rsidR="00A273D6">
        <w:rPr>
          <w:rFonts w:hint="eastAsia"/>
          <w:sz w:val="22"/>
          <w:szCs w:val="22"/>
          <w:lang w:eastAsia="zh-CN"/>
        </w:rPr>
        <w:t xml:space="preserve">over </w:t>
      </w:r>
      <w:proofErr w:type="spellStart"/>
      <w:r w:rsidR="00A273D6">
        <w:rPr>
          <w:rFonts w:hint="eastAsia"/>
          <w:sz w:val="22"/>
          <w:szCs w:val="22"/>
          <w:lang w:eastAsia="zh-CN"/>
        </w:rPr>
        <w:t>Uu</w:t>
      </w:r>
      <w:proofErr w:type="spellEnd"/>
      <w:r w:rsidR="00A273D6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unless the DL packets are relied for the purposes of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. </w:t>
      </w:r>
      <w:r w:rsidR="00C169E6">
        <w:rPr>
          <w:rFonts w:hint="eastAsia"/>
          <w:sz w:val="22"/>
          <w:szCs w:val="22"/>
          <w:lang w:eastAsia="zh-CN"/>
        </w:rPr>
        <w:t>If the interpretation is correct</w:t>
      </w:r>
      <w:r w:rsidR="00B054E3">
        <w:rPr>
          <w:rFonts w:hint="eastAsia"/>
          <w:sz w:val="22"/>
          <w:szCs w:val="22"/>
          <w:lang w:eastAsia="zh-CN"/>
        </w:rPr>
        <w:t xml:space="preserve"> and the two observations in section 2.1</w:t>
      </w:r>
      <w:r w:rsidR="003B02CC">
        <w:rPr>
          <w:rFonts w:hint="eastAsia"/>
          <w:sz w:val="22"/>
          <w:szCs w:val="22"/>
          <w:lang w:eastAsia="zh-CN"/>
        </w:rPr>
        <w:t>(observation 1 and 2)</w:t>
      </w:r>
      <w:r w:rsidR="00B054E3">
        <w:rPr>
          <w:rFonts w:hint="eastAsia"/>
          <w:sz w:val="22"/>
          <w:szCs w:val="22"/>
          <w:lang w:eastAsia="zh-CN"/>
        </w:rPr>
        <w:t xml:space="preserve"> are confirmed</w:t>
      </w:r>
      <w:r w:rsidR="00C169E6">
        <w:rPr>
          <w:rFonts w:hint="eastAsia"/>
          <w:sz w:val="22"/>
          <w:szCs w:val="22"/>
          <w:lang w:eastAsia="zh-CN"/>
        </w:rPr>
        <w:t xml:space="preserve">, we can have the following </w:t>
      </w:r>
      <w:r w:rsidR="00267F44">
        <w:rPr>
          <w:rFonts w:hint="eastAsia"/>
          <w:sz w:val="22"/>
          <w:szCs w:val="22"/>
          <w:lang w:eastAsia="zh-CN"/>
        </w:rPr>
        <w:t xml:space="preserve">further </w:t>
      </w:r>
      <w:r w:rsidR="00C169E6">
        <w:rPr>
          <w:rFonts w:hint="eastAsia"/>
          <w:sz w:val="22"/>
          <w:szCs w:val="22"/>
          <w:lang w:eastAsia="zh-CN"/>
        </w:rPr>
        <w:t>observations:</w:t>
      </w:r>
    </w:p>
    <w:p w:rsidR="007E4DD1" w:rsidRDefault="002B7C6A">
      <w:pPr>
        <w:rPr>
          <w:b/>
          <w:sz w:val="22"/>
          <w:szCs w:val="22"/>
          <w:lang w:eastAsia="zh-CN"/>
        </w:rPr>
      </w:pPr>
      <w:r w:rsidRPr="007E4DD1">
        <w:rPr>
          <w:rFonts w:hint="eastAsia"/>
          <w:b/>
          <w:sz w:val="22"/>
          <w:szCs w:val="22"/>
          <w:lang w:eastAsia="zh-CN"/>
        </w:rPr>
        <w:t>Observation</w:t>
      </w:r>
      <w:r>
        <w:rPr>
          <w:rFonts w:hint="eastAsia"/>
          <w:b/>
          <w:sz w:val="22"/>
          <w:szCs w:val="22"/>
          <w:lang w:eastAsia="zh-CN"/>
        </w:rPr>
        <w:t>3</w:t>
      </w:r>
      <w:r w:rsidR="007E4DD1" w:rsidRPr="007E4DD1">
        <w:rPr>
          <w:rFonts w:hint="eastAsia"/>
          <w:b/>
          <w:sz w:val="22"/>
          <w:szCs w:val="22"/>
          <w:lang w:eastAsia="zh-CN"/>
        </w:rPr>
        <w:t xml:space="preserve">. The </w:t>
      </w:r>
      <w:proofErr w:type="spellStart"/>
      <w:r w:rsidR="007E4DD1" w:rsidRPr="007E4DD1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7E4DD1" w:rsidRPr="007E4DD1">
        <w:rPr>
          <w:rFonts w:hint="eastAsia"/>
          <w:b/>
          <w:sz w:val="22"/>
          <w:szCs w:val="22"/>
          <w:lang w:eastAsia="zh-CN"/>
        </w:rPr>
        <w:t xml:space="preserve"> should know whether a DL packet received from NG3 </w:t>
      </w:r>
      <w:r w:rsidR="00A560EE">
        <w:rPr>
          <w:rFonts w:hint="eastAsia"/>
          <w:b/>
          <w:sz w:val="22"/>
          <w:szCs w:val="22"/>
          <w:lang w:eastAsia="zh-CN"/>
        </w:rPr>
        <w:t>needs to</w:t>
      </w:r>
      <w:r w:rsidR="007E4DD1" w:rsidRPr="007E4DD1">
        <w:rPr>
          <w:rFonts w:hint="eastAsia"/>
          <w:b/>
          <w:sz w:val="22"/>
          <w:szCs w:val="22"/>
          <w:lang w:eastAsia="zh-CN"/>
        </w:rPr>
        <w:t xml:space="preserve"> be marked with the </w:t>
      </w:r>
      <w:proofErr w:type="spellStart"/>
      <w:r w:rsidR="007E4DD1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7E4DD1" w:rsidRPr="007E4DD1">
        <w:rPr>
          <w:rFonts w:hint="eastAsia"/>
          <w:b/>
          <w:sz w:val="22"/>
          <w:szCs w:val="22"/>
          <w:lang w:eastAsia="zh-CN"/>
        </w:rPr>
        <w:t xml:space="preserve">-flow-id over </w:t>
      </w:r>
      <w:proofErr w:type="spellStart"/>
      <w:r w:rsidR="007E4DD1" w:rsidRPr="007E4DD1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7E4DD1" w:rsidRPr="007E4DD1">
        <w:rPr>
          <w:rFonts w:hint="eastAsia"/>
          <w:b/>
          <w:sz w:val="22"/>
          <w:szCs w:val="22"/>
          <w:lang w:eastAsia="zh-CN"/>
        </w:rPr>
        <w:t xml:space="preserve"> or not for the purpose of reflective </w:t>
      </w:r>
      <w:proofErr w:type="spellStart"/>
      <w:r w:rsidR="007E4DD1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7E4DD1" w:rsidRPr="007E4DD1">
        <w:rPr>
          <w:rFonts w:hint="eastAsia"/>
          <w:b/>
          <w:sz w:val="22"/>
          <w:szCs w:val="22"/>
          <w:lang w:eastAsia="zh-CN"/>
        </w:rPr>
        <w:t>.</w:t>
      </w:r>
    </w:p>
    <w:p w:rsidR="00C169E6" w:rsidRPr="007E4DD1" w:rsidRDefault="002B7C6A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Observation4</w:t>
      </w:r>
      <w:r w:rsidR="00C169E6">
        <w:rPr>
          <w:rFonts w:hint="eastAsia"/>
          <w:b/>
          <w:sz w:val="22"/>
          <w:szCs w:val="22"/>
          <w:lang w:eastAsia="zh-CN"/>
        </w:rPr>
        <w:t xml:space="preserve">. </w:t>
      </w:r>
      <w:r w:rsidR="00C5754D">
        <w:rPr>
          <w:rFonts w:hint="eastAsia"/>
          <w:b/>
          <w:sz w:val="22"/>
          <w:szCs w:val="22"/>
          <w:lang w:eastAsia="zh-CN"/>
        </w:rPr>
        <w:t xml:space="preserve">The </w:t>
      </w:r>
      <w:proofErr w:type="spellStart"/>
      <w:r w:rsidR="00C5754D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C5754D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C5754D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C5754D" w:rsidRPr="007E4DD1">
        <w:rPr>
          <w:rFonts w:hint="eastAsia"/>
          <w:b/>
          <w:sz w:val="22"/>
          <w:szCs w:val="22"/>
          <w:lang w:eastAsia="zh-CN"/>
        </w:rPr>
        <w:t>-flow-id</w:t>
      </w:r>
      <w:r w:rsidR="00C5754D">
        <w:rPr>
          <w:rFonts w:hint="eastAsia"/>
          <w:b/>
          <w:sz w:val="22"/>
          <w:szCs w:val="22"/>
          <w:lang w:eastAsia="zh-CN"/>
        </w:rPr>
        <w:t xml:space="preserve"> in the DL packet over </w:t>
      </w:r>
      <w:proofErr w:type="spellStart"/>
      <w:r w:rsidR="00C5754D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C5754D">
        <w:rPr>
          <w:rFonts w:hint="eastAsia"/>
          <w:b/>
          <w:sz w:val="22"/>
          <w:szCs w:val="22"/>
          <w:lang w:eastAsia="zh-CN"/>
        </w:rPr>
        <w:t xml:space="preserve"> for the purpose of reflective </w:t>
      </w:r>
      <w:proofErr w:type="spellStart"/>
      <w:r w:rsidR="00C5754D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C5754D">
        <w:rPr>
          <w:rFonts w:hint="eastAsia"/>
          <w:b/>
          <w:sz w:val="22"/>
          <w:szCs w:val="22"/>
          <w:lang w:eastAsia="zh-CN"/>
        </w:rPr>
        <w:t xml:space="preserve"> is </w:t>
      </w:r>
      <w:r w:rsidR="004C0059">
        <w:rPr>
          <w:rFonts w:hint="eastAsia"/>
          <w:b/>
          <w:sz w:val="22"/>
          <w:szCs w:val="22"/>
          <w:lang w:eastAsia="zh-CN"/>
        </w:rPr>
        <w:t>a kind of re</w:t>
      </w:r>
      <w:r w:rsidR="00770837">
        <w:rPr>
          <w:rFonts w:hint="eastAsia"/>
          <w:b/>
          <w:sz w:val="22"/>
          <w:szCs w:val="22"/>
          <w:lang w:eastAsia="zh-CN"/>
        </w:rPr>
        <w:t xml:space="preserve">flective </w:t>
      </w:r>
      <w:proofErr w:type="spellStart"/>
      <w:r w:rsidR="00770837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770837">
        <w:rPr>
          <w:rFonts w:hint="eastAsia"/>
          <w:b/>
          <w:sz w:val="22"/>
          <w:szCs w:val="22"/>
          <w:lang w:eastAsia="zh-CN"/>
        </w:rPr>
        <w:t xml:space="preserve"> indication itself.</w:t>
      </w:r>
    </w:p>
    <w:p w:rsidR="00114EEB" w:rsidRDefault="00A633D1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Based on </w:t>
      </w:r>
      <w:r w:rsidR="00284B89">
        <w:rPr>
          <w:rFonts w:hint="eastAsia"/>
          <w:sz w:val="22"/>
          <w:szCs w:val="22"/>
          <w:lang w:eastAsia="zh-CN"/>
        </w:rPr>
        <w:t xml:space="preserve">the two </w:t>
      </w:r>
      <w:r>
        <w:rPr>
          <w:rFonts w:hint="eastAsia"/>
          <w:sz w:val="22"/>
          <w:szCs w:val="22"/>
          <w:lang w:eastAsia="zh-CN"/>
        </w:rPr>
        <w:t>observation</w:t>
      </w:r>
      <w:r w:rsidR="00284B89">
        <w:rPr>
          <w:rFonts w:hint="eastAsia"/>
          <w:sz w:val="22"/>
          <w:szCs w:val="22"/>
          <w:lang w:eastAsia="zh-CN"/>
        </w:rPr>
        <w:t>s</w:t>
      </w:r>
      <w:r w:rsidR="001F59E7">
        <w:rPr>
          <w:rFonts w:hint="eastAsia"/>
          <w:sz w:val="22"/>
          <w:szCs w:val="22"/>
          <w:lang w:eastAsia="zh-CN"/>
        </w:rPr>
        <w:t xml:space="preserve"> above</w:t>
      </w:r>
      <w:r>
        <w:rPr>
          <w:rFonts w:hint="eastAsia"/>
          <w:sz w:val="22"/>
          <w:szCs w:val="22"/>
          <w:lang w:eastAsia="zh-CN"/>
        </w:rPr>
        <w:t>, it seems that there</w:t>
      </w:r>
      <w:r>
        <w:rPr>
          <w:sz w:val="22"/>
          <w:szCs w:val="22"/>
          <w:lang w:eastAsia="zh-CN"/>
        </w:rPr>
        <w:t>’</w:t>
      </w:r>
      <w:r>
        <w:rPr>
          <w:rFonts w:hint="eastAsia"/>
          <w:sz w:val="22"/>
          <w:szCs w:val="22"/>
          <w:lang w:eastAsia="zh-CN"/>
        </w:rPr>
        <w:t xml:space="preserve">s no need to introduce any additional explicit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indication </w:t>
      </w:r>
      <w:r w:rsidR="00EC1B6F">
        <w:rPr>
          <w:rFonts w:hint="eastAsia"/>
          <w:sz w:val="22"/>
          <w:szCs w:val="22"/>
          <w:lang w:eastAsia="zh-CN"/>
        </w:rPr>
        <w:t xml:space="preserve">to UE </w:t>
      </w:r>
      <w:r>
        <w:rPr>
          <w:rFonts w:hint="eastAsia"/>
          <w:sz w:val="22"/>
          <w:szCs w:val="22"/>
          <w:lang w:eastAsia="zh-CN"/>
        </w:rPr>
        <w:t>at all.</w:t>
      </w:r>
      <w:r w:rsidR="00114EEB">
        <w:rPr>
          <w:rFonts w:hint="eastAsia"/>
          <w:sz w:val="22"/>
          <w:szCs w:val="22"/>
          <w:lang w:eastAsia="zh-CN"/>
        </w:rPr>
        <w:t xml:space="preserve"> In addition, for the two types of reflective indication agreed in SA2</w:t>
      </w:r>
      <w:r w:rsidR="00C92F61">
        <w:rPr>
          <w:rFonts w:hint="eastAsia"/>
          <w:sz w:val="22"/>
          <w:szCs w:val="22"/>
          <w:lang w:eastAsia="zh-CN"/>
        </w:rPr>
        <w:t>,</w:t>
      </w:r>
      <w:r w:rsidR="00114EEB">
        <w:rPr>
          <w:rFonts w:hint="eastAsia"/>
          <w:sz w:val="22"/>
          <w:szCs w:val="22"/>
          <w:lang w:eastAsia="zh-CN"/>
        </w:rPr>
        <w:t xml:space="preserve"> the reflective </w:t>
      </w:r>
      <w:proofErr w:type="spellStart"/>
      <w:r w:rsidR="00114EEB">
        <w:rPr>
          <w:rFonts w:hint="eastAsia"/>
          <w:sz w:val="22"/>
          <w:szCs w:val="22"/>
          <w:lang w:eastAsia="zh-CN"/>
        </w:rPr>
        <w:t>QoS</w:t>
      </w:r>
      <w:proofErr w:type="spellEnd"/>
      <w:r w:rsidR="00114EEB">
        <w:rPr>
          <w:rFonts w:hint="eastAsia"/>
          <w:sz w:val="22"/>
          <w:szCs w:val="22"/>
          <w:lang w:eastAsia="zh-CN"/>
        </w:rPr>
        <w:t xml:space="preserve"> indication is </w:t>
      </w:r>
      <w:r w:rsidR="00114EEB">
        <w:rPr>
          <w:sz w:val="22"/>
          <w:szCs w:val="22"/>
          <w:lang w:eastAsia="zh-CN"/>
        </w:rPr>
        <w:t>singled</w:t>
      </w:r>
      <w:r w:rsidR="00114EEB">
        <w:rPr>
          <w:rFonts w:hint="eastAsia"/>
          <w:sz w:val="22"/>
          <w:szCs w:val="22"/>
          <w:lang w:eastAsia="zh-CN"/>
        </w:rPr>
        <w:t xml:space="preserve"> to UE but not to the </w:t>
      </w:r>
      <w:proofErr w:type="spellStart"/>
      <w:r w:rsidR="00114EEB">
        <w:rPr>
          <w:rFonts w:hint="eastAsia"/>
          <w:sz w:val="22"/>
          <w:szCs w:val="22"/>
          <w:lang w:eastAsia="zh-CN"/>
        </w:rPr>
        <w:t>gNB</w:t>
      </w:r>
      <w:proofErr w:type="spellEnd"/>
      <w:r w:rsidR="00114EEB">
        <w:rPr>
          <w:rFonts w:hint="eastAsia"/>
          <w:sz w:val="22"/>
          <w:szCs w:val="22"/>
          <w:lang w:eastAsia="zh-CN"/>
        </w:rPr>
        <w:t xml:space="preserve"> in agreement 1c</w:t>
      </w:r>
      <w:r w:rsidR="00E40AE4">
        <w:rPr>
          <w:rFonts w:hint="eastAsia"/>
          <w:sz w:val="22"/>
          <w:szCs w:val="22"/>
          <w:lang w:eastAsia="zh-CN"/>
        </w:rPr>
        <w:t xml:space="preserve">. To make the reflective </w:t>
      </w:r>
      <w:proofErr w:type="spellStart"/>
      <w:r w:rsidR="00E40AE4">
        <w:rPr>
          <w:rFonts w:hint="eastAsia"/>
          <w:sz w:val="22"/>
          <w:szCs w:val="22"/>
          <w:lang w:eastAsia="zh-CN"/>
        </w:rPr>
        <w:t>QoS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mechanism </w:t>
      </w:r>
      <w:r w:rsidR="00E40AE4">
        <w:rPr>
          <w:sz w:val="22"/>
          <w:szCs w:val="22"/>
          <w:lang w:eastAsia="zh-CN"/>
        </w:rPr>
        <w:t>interpreted</w:t>
      </w:r>
      <w:r w:rsidR="00E40AE4">
        <w:rPr>
          <w:rFonts w:hint="eastAsia"/>
          <w:sz w:val="22"/>
          <w:szCs w:val="22"/>
          <w:lang w:eastAsia="zh-CN"/>
        </w:rPr>
        <w:t xml:space="preserve"> above to work, the reflective </w:t>
      </w:r>
      <w:proofErr w:type="spellStart"/>
      <w:r w:rsidR="00E40AE4">
        <w:rPr>
          <w:rFonts w:hint="eastAsia"/>
          <w:sz w:val="22"/>
          <w:szCs w:val="22"/>
          <w:lang w:eastAsia="zh-CN"/>
        </w:rPr>
        <w:t>QoS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indication should be </w:t>
      </w:r>
      <w:r w:rsidR="00E40AE4">
        <w:rPr>
          <w:sz w:val="22"/>
          <w:szCs w:val="22"/>
          <w:lang w:eastAsia="zh-CN"/>
        </w:rPr>
        <w:t>signalled</w:t>
      </w:r>
      <w:r w:rsidR="00E40AE4">
        <w:rPr>
          <w:rFonts w:hint="eastAsia"/>
          <w:sz w:val="22"/>
          <w:szCs w:val="22"/>
          <w:lang w:eastAsia="zh-CN"/>
        </w:rPr>
        <w:t xml:space="preserve"> to the </w:t>
      </w:r>
      <w:proofErr w:type="spellStart"/>
      <w:r w:rsidR="00E40AE4">
        <w:rPr>
          <w:rFonts w:hint="eastAsia"/>
          <w:sz w:val="22"/>
          <w:szCs w:val="22"/>
          <w:lang w:eastAsia="zh-CN"/>
        </w:rPr>
        <w:t>gNB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too. While for agreement 1d, the </w:t>
      </w:r>
      <w:r w:rsidR="00E40AE4">
        <w:rPr>
          <w:sz w:val="22"/>
          <w:szCs w:val="22"/>
          <w:lang w:eastAsia="zh-CN"/>
        </w:rPr>
        <w:t>reflective</w:t>
      </w:r>
      <w:r w:rsidR="00E40AE4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E40AE4">
        <w:rPr>
          <w:rFonts w:hint="eastAsia"/>
          <w:sz w:val="22"/>
          <w:szCs w:val="22"/>
          <w:lang w:eastAsia="zh-CN"/>
        </w:rPr>
        <w:t>QoS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indication is informed to the </w:t>
      </w:r>
      <w:proofErr w:type="spellStart"/>
      <w:r w:rsidR="00E40AE4">
        <w:rPr>
          <w:rFonts w:hint="eastAsia"/>
          <w:sz w:val="22"/>
          <w:szCs w:val="22"/>
          <w:lang w:eastAsia="zh-CN"/>
        </w:rPr>
        <w:t>gNB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per packet from NG3, which could be used by the </w:t>
      </w:r>
      <w:proofErr w:type="spellStart"/>
      <w:r w:rsidR="00E40AE4">
        <w:rPr>
          <w:rFonts w:hint="eastAsia"/>
          <w:sz w:val="22"/>
          <w:szCs w:val="22"/>
          <w:lang w:eastAsia="zh-CN"/>
        </w:rPr>
        <w:t>gNB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directly to determine whether the corresponding DL packet on </w:t>
      </w:r>
      <w:proofErr w:type="spellStart"/>
      <w:r w:rsidR="00E40AE4">
        <w:rPr>
          <w:rFonts w:hint="eastAsia"/>
          <w:sz w:val="22"/>
          <w:szCs w:val="22"/>
          <w:lang w:eastAsia="zh-CN"/>
        </w:rPr>
        <w:t>Uu</w:t>
      </w:r>
      <w:proofErr w:type="spellEnd"/>
      <w:r w:rsidR="00E40AE4">
        <w:rPr>
          <w:rFonts w:hint="eastAsia"/>
          <w:sz w:val="22"/>
          <w:szCs w:val="22"/>
          <w:lang w:eastAsia="zh-CN"/>
        </w:rPr>
        <w:t xml:space="preserve"> should be marked with the </w:t>
      </w:r>
      <w:proofErr w:type="spellStart"/>
      <w:r w:rsidR="00E40AE4" w:rsidRPr="00E40AE4">
        <w:rPr>
          <w:rFonts w:hint="eastAsia"/>
          <w:sz w:val="22"/>
          <w:szCs w:val="22"/>
          <w:lang w:eastAsia="zh-CN"/>
        </w:rPr>
        <w:t>QoS</w:t>
      </w:r>
      <w:proofErr w:type="spellEnd"/>
      <w:r w:rsidR="00E40AE4" w:rsidRPr="00E40AE4">
        <w:rPr>
          <w:rFonts w:hint="eastAsia"/>
          <w:sz w:val="22"/>
          <w:szCs w:val="22"/>
          <w:lang w:eastAsia="zh-CN"/>
        </w:rPr>
        <w:t>-flow-id</w:t>
      </w:r>
      <w:r w:rsidR="00E352FD">
        <w:rPr>
          <w:rFonts w:hint="eastAsia"/>
          <w:sz w:val="22"/>
          <w:szCs w:val="22"/>
          <w:lang w:eastAsia="zh-CN"/>
        </w:rPr>
        <w:t xml:space="preserve"> or not.</w:t>
      </w:r>
      <w:r w:rsidR="00EC1B6F">
        <w:rPr>
          <w:rFonts w:hint="eastAsia"/>
          <w:sz w:val="22"/>
          <w:szCs w:val="22"/>
          <w:lang w:eastAsia="zh-CN"/>
        </w:rPr>
        <w:t xml:space="preserve"> </w:t>
      </w:r>
      <w:r w:rsidR="00616B84">
        <w:rPr>
          <w:rFonts w:hint="eastAsia"/>
          <w:sz w:val="22"/>
          <w:szCs w:val="22"/>
          <w:lang w:eastAsia="zh-CN"/>
        </w:rPr>
        <w:t xml:space="preserve">Based on </w:t>
      </w:r>
      <w:r w:rsidR="001B6FD3">
        <w:rPr>
          <w:rFonts w:hint="eastAsia"/>
          <w:sz w:val="22"/>
          <w:szCs w:val="22"/>
          <w:lang w:eastAsia="zh-CN"/>
        </w:rPr>
        <w:t>the</w:t>
      </w:r>
      <w:r w:rsidR="00616B84">
        <w:rPr>
          <w:rFonts w:hint="eastAsia"/>
          <w:sz w:val="22"/>
          <w:szCs w:val="22"/>
          <w:lang w:eastAsia="zh-CN"/>
        </w:rPr>
        <w:t xml:space="preserve"> analysis</w:t>
      </w:r>
      <w:r w:rsidR="001B6FD3">
        <w:rPr>
          <w:rFonts w:hint="eastAsia"/>
          <w:sz w:val="22"/>
          <w:szCs w:val="22"/>
          <w:lang w:eastAsia="zh-CN"/>
        </w:rPr>
        <w:t xml:space="preserve"> above</w:t>
      </w:r>
      <w:r w:rsidR="00616B84">
        <w:rPr>
          <w:rFonts w:hint="eastAsia"/>
          <w:sz w:val="22"/>
          <w:szCs w:val="22"/>
          <w:lang w:eastAsia="zh-CN"/>
        </w:rPr>
        <w:t>, we have the following proposals:</w:t>
      </w:r>
    </w:p>
    <w:p w:rsidR="00616B84" w:rsidRPr="00616B84" w:rsidRDefault="00A72A81">
      <w:pPr>
        <w:rPr>
          <w:b/>
          <w:sz w:val="22"/>
          <w:szCs w:val="22"/>
          <w:lang w:eastAsia="zh-CN"/>
        </w:rPr>
      </w:pPr>
      <w:r w:rsidRPr="00616B84">
        <w:rPr>
          <w:rFonts w:hint="eastAsia"/>
          <w:b/>
          <w:sz w:val="22"/>
          <w:szCs w:val="22"/>
          <w:lang w:eastAsia="zh-CN"/>
        </w:rPr>
        <w:t>Proposal</w:t>
      </w:r>
      <w:r>
        <w:rPr>
          <w:rFonts w:hint="eastAsia"/>
          <w:b/>
          <w:sz w:val="22"/>
          <w:szCs w:val="22"/>
          <w:lang w:eastAsia="zh-CN"/>
        </w:rPr>
        <w:t>2</w:t>
      </w:r>
      <w:r w:rsidR="00616B84" w:rsidRPr="00616B84">
        <w:rPr>
          <w:rFonts w:hint="eastAsia"/>
          <w:b/>
          <w:sz w:val="22"/>
          <w:szCs w:val="22"/>
          <w:lang w:eastAsia="zh-CN"/>
        </w:rPr>
        <w:t xml:space="preserve">. </w:t>
      </w:r>
      <w:r w:rsidR="00616B84">
        <w:rPr>
          <w:rFonts w:hint="eastAsia"/>
          <w:b/>
          <w:sz w:val="22"/>
          <w:szCs w:val="22"/>
          <w:lang w:eastAsia="zh-CN"/>
        </w:rPr>
        <w:t xml:space="preserve">The </w:t>
      </w:r>
      <w:proofErr w:type="spellStart"/>
      <w:r w:rsidR="00616B84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616B84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616B84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6B84" w:rsidRPr="007E4DD1">
        <w:rPr>
          <w:rFonts w:hint="eastAsia"/>
          <w:b/>
          <w:sz w:val="22"/>
          <w:szCs w:val="22"/>
          <w:lang w:eastAsia="zh-CN"/>
        </w:rPr>
        <w:t>-flow-id</w:t>
      </w:r>
      <w:r w:rsidR="00616B84">
        <w:rPr>
          <w:rFonts w:hint="eastAsia"/>
          <w:b/>
          <w:sz w:val="22"/>
          <w:szCs w:val="22"/>
          <w:lang w:eastAsia="zh-CN"/>
        </w:rPr>
        <w:t xml:space="preserve"> in the DL packet over </w:t>
      </w:r>
      <w:proofErr w:type="spellStart"/>
      <w:r w:rsidR="00616B84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616B84">
        <w:rPr>
          <w:rFonts w:hint="eastAsia"/>
          <w:b/>
          <w:sz w:val="22"/>
          <w:szCs w:val="22"/>
          <w:lang w:eastAsia="zh-CN"/>
        </w:rPr>
        <w:t xml:space="preserve"> for the purpose of reflective </w:t>
      </w:r>
      <w:proofErr w:type="spellStart"/>
      <w:r w:rsidR="00616B84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6B84">
        <w:rPr>
          <w:rFonts w:hint="eastAsia"/>
          <w:b/>
          <w:sz w:val="22"/>
          <w:szCs w:val="22"/>
          <w:lang w:eastAsia="zh-CN"/>
        </w:rPr>
        <w:t xml:space="preserve"> is a kind of reflective </w:t>
      </w:r>
      <w:proofErr w:type="spellStart"/>
      <w:r w:rsidR="00616B84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6B84">
        <w:rPr>
          <w:rFonts w:hint="eastAsia"/>
          <w:b/>
          <w:sz w:val="22"/>
          <w:szCs w:val="22"/>
          <w:lang w:eastAsia="zh-CN"/>
        </w:rPr>
        <w:t xml:space="preserve"> indication itself</w:t>
      </w:r>
      <w:r w:rsidR="00616B84" w:rsidRPr="00616B84">
        <w:rPr>
          <w:rFonts w:hint="eastAsia"/>
          <w:b/>
          <w:sz w:val="22"/>
          <w:szCs w:val="22"/>
          <w:lang w:eastAsia="zh-CN"/>
        </w:rPr>
        <w:t>. So there</w:t>
      </w:r>
      <w:r w:rsidR="00616B84" w:rsidRPr="00616B84">
        <w:rPr>
          <w:b/>
          <w:sz w:val="22"/>
          <w:szCs w:val="22"/>
          <w:lang w:eastAsia="zh-CN"/>
        </w:rPr>
        <w:t>’</w:t>
      </w:r>
      <w:r w:rsidR="00616B84" w:rsidRPr="00616B84">
        <w:rPr>
          <w:rFonts w:hint="eastAsia"/>
          <w:b/>
          <w:sz w:val="22"/>
          <w:szCs w:val="22"/>
          <w:lang w:eastAsia="zh-CN"/>
        </w:rPr>
        <w:t xml:space="preserve">s no need to introduce any additional explicit reflective </w:t>
      </w:r>
      <w:proofErr w:type="spellStart"/>
      <w:r w:rsidR="00616B84" w:rsidRPr="00616B84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6B84" w:rsidRPr="00616B84">
        <w:rPr>
          <w:rFonts w:hint="eastAsia"/>
          <w:b/>
          <w:sz w:val="22"/>
          <w:szCs w:val="22"/>
          <w:lang w:eastAsia="zh-CN"/>
        </w:rPr>
        <w:t xml:space="preserve"> indication to UE from the perspective of RAN.</w:t>
      </w:r>
    </w:p>
    <w:p w:rsidR="00616B84" w:rsidRPr="00E9187B" w:rsidRDefault="00A72A81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Proposal3</w:t>
      </w:r>
      <w:r w:rsidR="00616B84" w:rsidRPr="00616B84">
        <w:rPr>
          <w:rFonts w:hint="eastAsia"/>
          <w:b/>
          <w:sz w:val="22"/>
          <w:szCs w:val="22"/>
          <w:lang w:eastAsia="zh-CN"/>
        </w:rPr>
        <w:t xml:space="preserve">. </w:t>
      </w:r>
      <w:r w:rsidR="00362EAA" w:rsidRPr="007E4DD1">
        <w:rPr>
          <w:rFonts w:hint="eastAsia"/>
          <w:b/>
          <w:sz w:val="22"/>
          <w:szCs w:val="22"/>
          <w:lang w:eastAsia="zh-CN"/>
        </w:rPr>
        <w:t xml:space="preserve">The </w:t>
      </w:r>
      <w:r w:rsidR="00570F31">
        <w:rPr>
          <w:rFonts w:hint="eastAsia"/>
          <w:b/>
          <w:sz w:val="22"/>
          <w:szCs w:val="22"/>
          <w:lang w:eastAsia="zh-CN"/>
        </w:rPr>
        <w:t xml:space="preserve">reflective </w:t>
      </w:r>
      <w:proofErr w:type="spellStart"/>
      <w:r w:rsidR="00570F3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570F31">
        <w:rPr>
          <w:rFonts w:hint="eastAsia"/>
          <w:b/>
          <w:sz w:val="22"/>
          <w:szCs w:val="22"/>
          <w:lang w:eastAsia="zh-CN"/>
        </w:rPr>
        <w:t xml:space="preserve"> indication should be informed to the </w:t>
      </w:r>
      <w:proofErr w:type="spellStart"/>
      <w:r w:rsidR="00570F31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570F31">
        <w:rPr>
          <w:rFonts w:hint="eastAsia"/>
          <w:b/>
          <w:sz w:val="22"/>
          <w:szCs w:val="22"/>
          <w:lang w:eastAsia="zh-CN"/>
        </w:rPr>
        <w:t xml:space="preserve">, either via NG2 (i.e. NG-C) signalling or </w:t>
      </w:r>
      <w:r w:rsidR="00E9187B" w:rsidRPr="00E9187B">
        <w:rPr>
          <w:b/>
          <w:sz w:val="22"/>
          <w:szCs w:val="22"/>
          <w:lang w:eastAsia="zh-CN"/>
        </w:rPr>
        <w:t>encapsulat</w:t>
      </w:r>
      <w:r w:rsidR="00E9187B" w:rsidRPr="00E9187B">
        <w:rPr>
          <w:rFonts w:hint="eastAsia"/>
          <w:b/>
          <w:sz w:val="22"/>
          <w:szCs w:val="22"/>
          <w:lang w:eastAsia="zh-CN"/>
        </w:rPr>
        <w:t xml:space="preserve">ed </w:t>
      </w:r>
      <w:r w:rsidR="00E9187B">
        <w:rPr>
          <w:rFonts w:hint="eastAsia"/>
          <w:b/>
          <w:sz w:val="22"/>
          <w:szCs w:val="22"/>
          <w:lang w:eastAsia="zh-CN"/>
        </w:rPr>
        <w:t xml:space="preserve">in </w:t>
      </w:r>
      <w:r w:rsidR="00570F31">
        <w:rPr>
          <w:rFonts w:hint="eastAsia"/>
          <w:b/>
          <w:sz w:val="22"/>
          <w:szCs w:val="22"/>
          <w:lang w:eastAsia="zh-CN"/>
        </w:rPr>
        <w:t>NG3 (i.e. NG-U)</w:t>
      </w:r>
      <w:r w:rsidR="009B33FA">
        <w:rPr>
          <w:rFonts w:hint="eastAsia"/>
          <w:b/>
          <w:sz w:val="22"/>
          <w:szCs w:val="22"/>
          <w:lang w:eastAsia="zh-CN"/>
        </w:rPr>
        <w:t xml:space="preserve"> packets</w:t>
      </w:r>
      <w:r w:rsidR="00362EAA" w:rsidRPr="007E4DD1">
        <w:rPr>
          <w:rFonts w:hint="eastAsia"/>
          <w:b/>
          <w:sz w:val="22"/>
          <w:szCs w:val="22"/>
          <w:lang w:eastAsia="zh-CN"/>
        </w:rPr>
        <w:t>.</w:t>
      </w:r>
    </w:p>
    <w:p w:rsidR="002B5ABF" w:rsidRDefault="002B5ABF" w:rsidP="002B5ABF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Pr="006E13D1">
        <w:tab/>
      </w:r>
      <w:r>
        <w:rPr>
          <w:rFonts w:hint="eastAsia"/>
          <w:lang w:eastAsia="zh-CN"/>
        </w:rPr>
        <w:t>Conclusion</w:t>
      </w:r>
    </w:p>
    <w:p w:rsidR="004D1CA7" w:rsidRPr="004D1CA7" w:rsidRDefault="00C102C4" w:rsidP="004D1CA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the reflective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mechanism is interpreted and some c</w:t>
      </w:r>
      <w:r w:rsidRPr="009205BA">
        <w:rPr>
          <w:rFonts w:hint="eastAsia"/>
          <w:sz w:val="22"/>
          <w:szCs w:val="22"/>
          <w:lang w:eastAsia="zh-CN"/>
        </w:rPr>
        <w:t xml:space="preserve">onsideration on the agreed reflective </w:t>
      </w:r>
      <w:proofErr w:type="spellStart"/>
      <w:r w:rsidRPr="009205BA">
        <w:rPr>
          <w:rFonts w:hint="eastAsia"/>
          <w:sz w:val="22"/>
          <w:szCs w:val="22"/>
          <w:lang w:eastAsia="zh-CN"/>
        </w:rPr>
        <w:t>QoS</w:t>
      </w:r>
      <w:proofErr w:type="spellEnd"/>
      <w:r w:rsidRPr="009205BA">
        <w:rPr>
          <w:rFonts w:hint="eastAsia"/>
          <w:sz w:val="22"/>
          <w:szCs w:val="22"/>
          <w:lang w:eastAsia="zh-CN"/>
        </w:rPr>
        <w:t xml:space="preserve"> indication at SA2 </w:t>
      </w:r>
      <w:r>
        <w:rPr>
          <w:rFonts w:hint="eastAsia"/>
          <w:sz w:val="22"/>
          <w:szCs w:val="22"/>
          <w:lang w:eastAsia="zh-CN"/>
        </w:rPr>
        <w:t xml:space="preserve">is given </w:t>
      </w:r>
      <w:r w:rsidRPr="009205BA">
        <w:rPr>
          <w:rFonts w:hint="eastAsia"/>
          <w:sz w:val="22"/>
          <w:szCs w:val="22"/>
          <w:lang w:eastAsia="zh-CN"/>
        </w:rPr>
        <w:t>from the perspective of RAN</w:t>
      </w:r>
      <w:r>
        <w:rPr>
          <w:rFonts w:hint="eastAsia"/>
          <w:sz w:val="22"/>
          <w:szCs w:val="22"/>
          <w:lang w:eastAsia="zh-CN"/>
        </w:rPr>
        <w:t xml:space="preserve">, </w:t>
      </w:r>
      <w:r w:rsidR="004D1CA7">
        <w:rPr>
          <w:rFonts w:hint="eastAsia"/>
          <w:sz w:val="22"/>
          <w:szCs w:val="22"/>
          <w:lang w:eastAsia="zh-CN"/>
        </w:rPr>
        <w:t>with the following observations and proposal</w:t>
      </w:r>
      <w:r w:rsidR="008A67D1">
        <w:rPr>
          <w:rFonts w:hint="eastAsia"/>
          <w:sz w:val="22"/>
          <w:szCs w:val="22"/>
          <w:lang w:eastAsia="zh-CN"/>
        </w:rPr>
        <w:t>s</w:t>
      </w:r>
      <w:r w:rsidR="004D1CA7">
        <w:rPr>
          <w:rFonts w:hint="eastAsia"/>
          <w:sz w:val="22"/>
          <w:szCs w:val="22"/>
          <w:lang w:eastAsia="zh-CN"/>
        </w:rPr>
        <w:t>:</w:t>
      </w:r>
    </w:p>
    <w:p w:rsidR="006556CE" w:rsidRPr="00037F59" w:rsidRDefault="006556CE" w:rsidP="006556CE">
      <w:pPr>
        <w:rPr>
          <w:b/>
          <w:sz w:val="22"/>
          <w:szCs w:val="22"/>
          <w:lang w:eastAsia="zh-CN"/>
        </w:rPr>
      </w:pPr>
      <w:r w:rsidRPr="00037F59">
        <w:rPr>
          <w:rFonts w:hint="eastAsia"/>
          <w:b/>
          <w:sz w:val="22"/>
          <w:szCs w:val="22"/>
          <w:lang w:eastAsia="zh-CN"/>
        </w:rPr>
        <w:t xml:space="preserve">Proposal1. The relationship between reflective </w:t>
      </w:r>
      <w:proofErr w:type="spellStart"/>
      <w:r w:rsidRPr="00037F59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037F59">
        <w:rPr>
          <w:rFonts w:hint="eastAsia"/>
          <w:b/>
          <w:sz w:val="22"/>
          <w:szCs w:val="22"/>
          <w:lang w:eastAsia="zh-CN"/>
        </w:rPr>
        <w:t xml:space="preserve"> and the two-step mapping </w:t>
      </w:r>
      <w:r w:rsidRPr="00037F59">
        <w:rPr>
          <w:b/>
          <w:sz w:val="22"/>
          <w:szCs w:val="22"/>
          <w:lang w:eastAsia="zh-CN"/>
        </w:rPr>
        <w:t>mechanism</w:t>
      </w:r>
      <w:r w:rsidRPr="00037F59">
        <w:rPr>
          <w:rFonts w:hint="eastAsia"/>
          <w:b/>
          <w:sz w:val="22"/>
          <w:szCs w:val="22"/>
          <w:lang w:eastAsia="zh-CN"/>
        </w:rPr>
        <w:t xml:space="preserve"> (NAS filtering + AS filtering) should be clarified, including:</w:t>
      </w:r>
    </w:p>
    <w:p w:rsidR="006556CE" w:rsidRPr="00037F59" w:rsidRDefault="006556CE" w:rsidP="006556CE">
      <w:pPr>
        <w:ind w:leftChars="200" w:left="400"/>
        <w:rPr>
          <w:b/>
          <w:sz w:val="22"/>
          <w:szCs w:val="22"/>
          <w:lang w:eastAsia="zh-CN"/>
        </w:rPr>
      </w:pPr>
      <w:r w:rsidRPr="00037F59">
        <w:rPr>
          <w:rFonts w:hint="eastAsia"/>
          <w:b/>
          <w:sz w:val="22"/>
          <w:szCs w:val="22"/>
          <w:lang w:eastAsia="zh-CN"/>
        </w:rPr>
        <w:t xml:space="preserve">Q1. </w:t>
      </w:r>
      <w:r w:rsidRPr="00037F59">
        <w:rPr>
          <w:b/>
          <w:sz w:val="22"/>
          <w:szCs w:val="22"/>
          <w:lang w:eastAsia="zh-CN"/>
        </w:rPr>
        <w:t>W</w:t>
      </w:r>
      <w:r w:rsidRPr="00037F59">
        <w:rPr>
          <w:rFonts w:hint="eastAsia"/>
          <w:b/>
          <w:sz w:val="22"/>
          <w:szCs w:val="22"/>
          <w:lang w:eastAsia="zh-CN"/>
        </w:rPr>
        <w:t xml:space="preserve">hether the reflective mechanism can also be </w:t>
      </w:r>
      <w:r w:rsidRPr="00037F59">
        <w:rPr>
          <w:b/>
          <w:sz w:val="22"/>
          <w:szCs w:val="22"/>
          <w:lang w:eastAsia="zh-CN"/>
        </w:rPr>
        <w:t>applied</w:t>
      </w:r>
      <w:r w:rsidRPr="00037F59">
        <w:rPr>
          <w:rFonts w:hint="eastAsia"/>
          <w:b/>
          <w:sz w:val="22"/>
          <w:szCs w:val="22"/>
          <w:lang w:eastAsia="zh-CN"/>
        </w:rPr>
        <w:t xml:space="preserve"> on AS filtering?</w:t>
      </w:r>
    </w:p>
    <w:p w:rsidR="006556CE" w:rsidRPr="00037F59" w:rsidRDefault="006556CE" w:rsidP="006556CE">
      <w:pPr>
        <w:ind w:leftChars="200" w:left="400"/>
        <w:rPr>
          <w:b/>
          <w:sz w:val="22"/>
          <w:szCs w:val="22"/>
          <w:lang w:eastAsia="zh-CN"/>
        </w:rPr>
      </w:pPr>
      <w:r w:rsidRPr="00037F59">
        <w:rPr>
          <w:rFonts w:hint="eastAsia"/>
          <w:b/>
          <w:sz w:val="22"/>
          <w:szCs w:val="22"/>
          <w:lang w:eastAsia="zh-CN"/>
        </w:rPr>
        <w:t xml:space="preserve">Q2. If the reflective mechanism can also be </w:t>
      </w:r>
      <w:r w:rsidRPr="00037F59">
        <w:rPr>
          <w:b/>
          <w:sz w:val="22"/>
          <w:szCs w:val="22"/>
          <w:lang w:eastAsia="zh-CN"/>
        </w:rPr>
        <w:t>applied</w:t>
      </w:r>
      <w:r w:rsidRPr="00037F59">
        <w:rPr>
          <w:rFonts w:hint="eastAsia"/>
          <w:b/>
          <w:sz w:val="22"/>
          <w:szCs w:val="22"/>
          <w:lang w:eastAsia="zh-CN"/>
        </w:rPr>
        <w:t xml:space="preserve"> on AS filtering, whether it can be applied independently from the NAS filtering or not?</w:t>
      </w:r>
    </w:p>
    <w:p w:rsidR="008C2D94" w:rsidRDefault="008C2D94" w:rsidP="008C2D94">
      <w:pPr>
        <w:rPr>
          <w:b/>
          <w:sz w:val="22"/>
          <w:szCs w:val="22"/>
          <w:lang w:eastAsia="zh-CN"/>
        </w:rPr>
      </w:pPr>
      <w:r w:rsidRPr="009D685C">
        <w:rPr>
          <w:rFonts w:hint="eastAsia"/>
          <w:b/>
          <w:sz w:val="22"/>
          <w:szCs w:val="22"/>
          <w:lang w:eastAsia="zh-CN"/>
        </w:rPr>
        <w:t>Observation1</w:t>
      </w:r>
      <w:r>
        <w:rPr>
          <w:rFonts w:hint="eastAsia"/>
          <w:b/>
          <w:sz w:val="22"/>
          <w:szCs w:val="22"/>
          <w:lang w:eastAsia="zh-CN"/>
        </w:rPr>
        <w:t xml:space="preserve">. </w:t>
      </w:r>
      <w:proofErr w:type="gramStart"/>
      <w:r w:rsidR="00774E15">
        <w:rPr>
          <w:rFonts w:hint="eastAsia"/>
          <w:b/>
          <w:sz w:val="22"/>
          <w:szCs w:val="22"/>
          <w:lang w:eastAsia="zh-CN"/>
        </w:rPr>
        <w:t>T</w:t>
      </w:r>
      <w:r>
        <w:rPr>
          <w:rFonts w:hint="eastAsia"/>
          <w:b/>
          <w:sz w:val="22"/>
          <w:szCs w:val="22"/>
          <w:lang w:eastAsia="zh-CN"/>
        </w:rPr>
        <w:t xml:space="preserve">here </w:t>
      </w:r>
      <w:r w:rsidR="00774E15">
        <w:rPr>
          <w:rFonts w:hint="eastAsia"/>
          <w:b/>
          <w:sz w:val="22"/>
          <w:szCs w:val="22"/>
          <w:lang w:eastAsia="zh-CN"/>
        </w:rPr>
        <w:t>seems no</w:t>
      </w:r>
      <w:r w:rsidRPr="009D685C">
        <w:rPr>
          <w:rFonts w:hint="eastAsia"/>
          <w:b/>
          <w:sz w:val="22"/>
          <w:szCs w:val="22"/>
          <w:lang w:eastAsia="zh-CN"/>
        </w:rPr>
        <w:t xml:space="preserve"> enough benefit or justification to support </w:t>
      </w:r>
      <w:r w:rsidRPr="009D685C">
        <w:rPr>
          <w:b/>
          <w:sz w:val="22"/>
          <w:szCs w:val="22"/>
          <w:lang w:eastAsia="zh-CN"/>
        </w:rPr>
        <w:t>independent</w:t>
      </w:r>
      <w:r w:rsidRPr="009D685C">
        <w:rPr>
          <w:rFonts w:hint="eastAsia"/>
          <w:b/>
          <w:sz w:val="22"/>
          <w:szCs w:val="22"/>
          <w:lang w:eastAsia="zh-CN"/>
        </w:rPr>
        <w:t xml:space="preserve"> reflective mechanism in AS filtering.</w:t>
      </w:r>
      <w:proofErr w:type="gramEnd"/>
    </w:p>
    <w:p w:rsidR="008C2D94" w:rsidRPr="009D685C" w:rsidRDefault="008C2D94" w:rsidP="008C2D94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Observation2. The application of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-flow-id in the DL packets on </w:t>
      </w:r>
      <w:proofErr w:type="spellStart"/>
      <w:r>
        <w:rPr>
          <w:rFonts w:hint="eastAsia"/>
          <w:b/>
          <w:sz w:val="22"/>
          <w:szCs w:val="22"/>
          <w:lang w:eastAsia="zh-CN"/>
        </w:rPr>
        <w:t>Uu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should be in the control of NG Core.</w:t>
      </w:r>
    </w:p>
    <w:p w:rsidR="00AB4CD6" w:rsidRDefault="00AB026C" w:rsidP="00AB4CD6">
      <w:pPr>
        <w:rPr>
          <w:b/>
          <w:sz w:val="22"/>
          <w:szCs w:val="22"/>
          <w:lang w:eastAsia="zh-CN"/>
        </w:rPr>
      </w:pPr>
      <w:r w:rsidRPr="007E4DD1">
        <w:rPr>
          <w:rFonts w:hint="eastAsia"/>
          <w:b/>
          <w:sz w:val="22"/>
          <w:szCs w:val="22"/>
          <w:lang w:eastAsia="zh-CN"/>
        </w:rPr>
        <w:t>Observation</w:t>
      </w:r>
      <w:r>
        <w:rPr>
          <w:rFonts w:hint="eastAsia"/>
          <w:b/>
          <w:sz w:val="22"/>
          <w:szCs w:val="22"/>
          <w:lang w:eastAsia="zh-CN"/>
        </w:rPr>
        <w:t>3</w:t>
      </w:r>
      <w:r w:rsidR="00AB4CD6" w:rsidRPr="007E4DD1">
        <w:rPr>
          <w:rFonts w:hint="eastAsia"/>
          <w:b/>
          <w:sz w:val="22"/>
          <w:szCs w:val="22"/>
          <w:lang w:eastAsia="zh-CN"/>
        </w:rPr>
        <w:t xml:space="preserve">. The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 xml:space="preserve"> should know whether a DL packet received from NG3 </w:t>
      </w:r>
      <w:r w:rsidR="00AB4CD6">
        <w:rPr>
          <w:rFonts w:hint="eastAsia"/>
          <w:b/>
          <w:sz w:val="22"/>
          <w:szCs w:val="22"/>
          <w:lang w:eastAsia="zh-CN"/>
        </w:rPr>
        <w:t>needs to</w:t>
      </w:r>
      <w:r w:rsidR="00AB4CD6" w:rsidRPr="007E4DD1">
        <w:rPr>
          <w:rFonts w:hint="eastAsia"/>
          <w:b/>
          <w:sz w:val="22"/>
          <w:szCs w:val="22"/>
          <w:lang w:eastAsia="zh-CN"/>
        </w:rPr>
        <w:t xml:space="preserve"> be marked with the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 xml:space="preserve">-flow-id over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 xml:space="preserve"> or not for the purpose of reflective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>.</w:t>
      </w:r>
    </w:p>
    <w:p w:rsidR="00AB4CD6" w:rsidRPr="007E4DD1" w:rsidRDefault="00AB026C" w:rsidP="00AB4CD6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Observation4</w:t>
      </w:r>
      <w:r w:rsidR="00AB4CD6">
        <w:rPr>
          <w:rFonts w:hint="eastAsia"/>
          <w:b/>
          <w:sz w:val="22"/>
          <w:szCs w:val="22"/>
          <w:lang w:eastAsia="zh-CN"/>
        </w:rPr>
        <w:t xml:space="preserve">. The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>-flow-id</w:t>
      </w:r>
      <w:r w:rsidR="00AB4CD6">
        <w:rPr>
          <w:rFonts w:hint="eastAsia"/>
          <w:b/>
          <w:sz w:val="22"/>
          <w:szCs w:val="22"/>
          <w:lang w:eastAsia="zh-CN"/>
        </w:rPr>
        <w:t xml:space="preserve"> in the DL packet over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for the purpose of reflective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is a kind of reflective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indication itself.</w:t>
      </w:r>
    </w:p>
    <w:p w:rsidR="00AB4CD6" w:rsidRPr="00616B84" w:rsidRDefault="00A72A81" w:rsidP="00AB4CD6">
      <w:pPr>
        <w:rPr>
          <w:b/>
          <w:sz w:val="22"/>
          <w:szCs w:val="22"/>
          <w:lang w:eastAsia="zh-CN"/>
        </w:rPr>
      </w:pPr>
      <w:r w:rsidRPr="00616B84">
        <w:rPr>
          <w:rFonts w:hint="eastAsia"/>
          <w:b/>
          <w:sz w:val="22"/>
          <w:szCs w:val="22"/>
          <w:lang w:eastAsia="zh-CN"/>
        </w:rPr>
        <w:t>Proposal</w:t>
      </w:r>
      <w:r w:rsidR="00D60ABE">
        <w:rPr>
          <w:rFonts w:hint="eastAsia"/>
          <w:b/>
          <w:sz w:val="22"/>
          <w:szCs w:val="22"/>
          <w:lang w:eastAsia="zh-CN"/>
        </w:rPr>
        <w:t>2</w:t>
      </w:r>
      <w:r w:rsidR="00AB4CD6" w:rsidRPr="00616B84">
        <w:rPr>
          <w:rFonts w:hint="eastAsia"/>
          <w:b/>
          <w:sz w:val="22"/>
          <w:szCs w:val="22"/>
          <w:lang w:eastAsia="zh-CN"/>
        </w:rPr>
        <w:t xml:space="preserve">. </w:t>
      </w:r>
      <w:r w:rsidR="00AB4CD6">
        <w:rPr>
          <w:rFonts w:hint="eastAsia"/>
          <w:b/>
          <w:sz w:val="22"/>
          <w:szCs w:val="22"/>
          <w:lang w:eastAsia="zh-CN"/>
        </w:rPr>
        <w:t xml:space="preserve">The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AB4CD6" w:rsidRPr="007E4DD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 w:rsidRPr="007E4DD1">
        <w:rPr>
          <w:rFonts w:hint="eastAsia"/>
          <w:b/>
          <w:sz w:val="22"/>
          <w:szCs w:val="22"/>
          <w:lang w:eastAsia="zh-CN"/>
        </w:rPr>
        <w:t>-flow-id</w:t>
      </w:r>
      <w:r w:rsidR="00AB4CD6">
        <w:rPr>
          <w:rFonts w:hint="eastAsia"/>
          <w:b/>
          <w:sz w:val="22"/>
          <w:szCs w:val="22"/>
          <w:lang w:eastAsia="zh-CN"/>
        </w:rPr>
        <w:t xml:space="preserve"> in the DL packet over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for the purpose of reflective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is a kind of reflective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indication itself</w:t>
      </w:r>
      <w:r w:rsidR="00AB4CD6" w:rsidRPr="00616B84">
        <w:rPr>
          <w:rFonts w:hint="eastAsia"/>
          <w:b/>
          <w:sz w:val="22"/>
          <w:szCs w:val="22"/>
          <w:lang w:eastAsia="zh-CN"/>
        </w:rPr>
        <w:t>. So there</w:t>
      </w:r>
      <w:r w:rsidR="00AB4CD6" w:rsidRPr="00616B84">
        <w:rPr>
          <w:b/>
          <w:sz w:val="22"/>
          <w:szCs w:val="22"/>
          <w:lang w:eastAsia="zh-CN"/>
        </w:rPr>
        <w:t>’</w:t>
      </w:r>
      <w:r w:rsidR="00AB4CD6" w:rsidRPr="00616B84">
        <w:rPr>
          <w:rFonts w:hint="eastAsia"/>
          <w:b/>
          <w:sz w:val="22"/>
          <w:szCs w:val="22"/>
          <w:lang w:eastAsia="zh-CN"/>
        </w:rPr>
        <w:t xml:space="preserve">s no need to introduce any additional explicit reflective </w:t>
      </w:r>
      <w:proofErr w:type="spellStart"/>
      <w:r w:rsidR="00AB4CD6" w:rsidRPr="00616B84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 w:rsidRPr="00616B84">
        <w:rPr>
          <w:rFonts w:hint="eastAsia"/>
          <w:b/>
          <w:sz w:val="22"/>
          <w:szCs w:val="22"/>
          <w:lang w:eastAsia="zh-CN"/>
        </w:rPr>
        <w:t xml:space="preserve"> indication to UE from the perspective of RAN.</w:t>
      </w:r>
    </w:p>
    <w:p w:rsidR="00AB4CD6" w:rsidRPr="00E9187B" w:rsidRDefault="00A72A81" w:rsidP="00AB4CD6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Proposal</w:t>
      </w:r>
      <w:r w:rsidR="00D60ABE">
        <w:rPr>
          <w:rFonts w:hint="eastAsia"/>
          <w:b/>
          <w:sz w:val="22"/>
          <w:szCs w:val="22"/>
          <w:lang w:eastAsia="zh-CN"/>
        </w:rPr>
        <w:t>3</w:t>
      </w:r>
      <w:r w:rsidR="00AB4CD6" w:rsidRPr="00616B84">
        <w:rPr>
          <w:rFonts w:hint="eastAsia"/>
          <w:b/>
          <w:sz w:val="22"/>
          <w:szCs w:val="22"/>
          <w:lang w:eastAsia="zh-CN"/>
        </w:rPr>
        <w:t xml:space="preserve">. </w:t>
      </w:r>
      <w:r w:rsidR="00AB4CD6" w:rsidRPr="007E4DD1">
        <w:rPr>
          <w:rFonts w:hint="eastAsia"/>
          <w:b/>
          <w:sz w:val="22"/>
          <w:szCs w:val="22"/>
          <w:lang w:eastAsia="zh-CN"/>
        </w:rPr>
        <w:t xml:space="preserve">The </w:t>
      </w:r>
      <w:r w:rsidR="00AB4CD6">
        <w:rPr>
          <w:rFonts w:hint="eastAsia"/>
          <w:b/>
          <w:sz w:val="22"/>
          <w:szCs w:val="22"/>
          <w:lang w:eastAsia="zh-CN"/>
        </w:rPr>
        <w:t xml:space="preserve">reflective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 indication should be informed to the </w:t>
      </w:r>
      <w:proofErr w:type="spellStart"/>
      <w:r w:rsidR="00AB4CD6">
        <w:rPr>
          <w:rFonts w:hint="eastAsia"/>
          <w:b/>
          <w:sz w:val="22"/>
          <w:szCs w:val="22"/>
          <w:lang w:eastAsia="zh-CN"/>
        </w:rPr>
        <w:t>gNB</w:t>
      </w:r>
      <w:proofErr w:type="spellEnd"/>
      <w:r w:rsidR="00AB4CD6">
        <w:rPr>
          <w:rFonts w:hint="eastAsia"/>
          <w:b/>
          <w:sz w:val="22"/>
          <w:szCs w:val="22"/>
          <w:lang w:eastAsia="zh-CN"/>
        </w:rPr>
        <w:t xml:space="preserve">, either via NG2 (i.e. NG-C) signalling or </w:t>
      </w:r>
      <w:r w:rsidR="00AB4CD6" w:rsidRPr="00E9187B">
        <w:rPr>
          <w:b/>
          <w:sz w:val="22"/>
          <w:szCs w:val="22"/>
          <w:lang w:eastAsia="zh-CN"/>
        </w:rPr>
        <w:t>encapsulat</w:t>
      </w:r>
      <w:r w:rsidR="00AB4CD6" w:rsidRPr="00E9187B">
        <w:rPr>
          <w:rFonts w:hint="eastAsia"/>
          <w:b/>
          <w:sz w:val="22"/>
          <w:szCs w:val="22"/>
          <w:lang w:eastAsia="zh-CN"/>
        </w:rPr>
        <w:t xml:space="preserve">ed </w:t>
      </w:r>
      <w:r w:rsidR="00AB4CD6">
        <w:rPr>
          <w:rFonts w:hint="eastAsia"/>
          <w:b/>
          <w:sz w:val="22"/>
          <w:szCs w:val="22"/>
          <w:lang w:eastAsia="zh-CN"/>
        </w:rPr>
        <w:t>in NG3 (i.e. NG-U) packets</w:t>
      </w:r>
      <w:r w:rsidR="00AB4CD6" w:rsidRPr="007E4DD1">
        <w:rPr>
          <w:rFonts w:hint="eastAsia"/>
          <w:b/>
          <w:sz w:val="22"/>
          <w:szCs w:val="22"/>
          <w:lang w:eastAsia="zh-CN"/>
        </w:rPr>
        <w:t>.</w:t>
      </w:r>
    </w:p>
    <w:p w:rsidR="00CD4C7B" w:rsidRPr="006E13D1" w:rsidRDefault="00CD4C7B" w:rsidP="00CD4C7B">
      <w:pPr>
        <w:pStyle w:val="1"/>
      </w:pPr>
      <w:r w:rsidRPr="006E13D1">
        <w:lastRenderedPageBreak/>
        <w:t>References</w:t>
      </w:r>
    </w:p>
    <w:p w:rsidR="00E716CD" w:rsidRPr="00516C98" w:rsidRDefault="0067395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516C98">
        <w:rPr>
          <w:rFonts w:hint="eastAsia"/>
          <w:sz w:val="22"/>
          <w:szCs w:val="22"/>
          <w:lang w:eastAsia="zh-CN"/>
        </w:rPr>
        <w:t>23.799 v1.</w:t>
      </w:r>
      <w:r>
        <w:rPr>
          <w:rFonts w:hint="eastAsia"/>
          <w:sz w:val="22"/>
          <w:szCs w:val="22"/>
          <w:lang w:eastAsia="zh-CN"/>
        </w:rPr>
        <w:t>2</w:t>
      </w:r>
      <w:r w:rsidRPr="00516C98">
        <w:rPr>
          <w:rFonts w:hint="eastAsia"/>
          <w:sz w:val="22"/>
          <w:szCs w:val="22"/>
          <w:lang w:eastAsia="zh-CN"/>
        </w:rPr>
        <w:t>.0</w:t>
      </w:r>
    </w:p>
    <w:p w:rsidR="00CD4C7B" w:rsidRPr="00516C98" w:rsidRDefault="00673955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4" w:name="_Ref465535882"/>
      <w:r w:rsidRPr="00147B3D">
        <w:rPr>
          <w:sz w:val="22"/>
          <w:szCs w:val="22"/>
        </w:rPr>
        <w:t>R2-17xxxx_draft_report_RAN2_96_Reno_v0.1</w:t>
      </w:r>
      <w:bookmarkEnd w:id="4"/>
    </w:p>
    <w:p w:rsidR="004C6A4B" w:rsidRPr="00516C98" w:rsidRDefault="004C6A4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5" w:name="_Ref465696197"/>
      <w:r w:rsidRPr="00516C98">
        <w:rPr>
          <w:sz w:val="22"/>
          <w:szCs w:val="22"/>
        </w:rPr>
        <w:t>S2-166186</w:t>
      </w:r>
      <w:r w:rsidRPr="00516C98">
        <w:rPr>
          <w:rFonts w:hint="eastAsia"/>
          <w:sz w:val="22"/>
          <w:szCs w:val="22"/>
        </w:rPr>
        <w:t xml:space="preserve"> </w:t>
      </w:r>
      <w:r w:rsidRPr="00516C98">
        <w:rPr>
          <w:sz w:val="22"/>
          <w:szCs w:val="22"/>
        </w:rPr>
        <w:t xml:space="preserve">Interim Agreement on Reflective </w:t>
      </w:r>
      <w:proofErr w:type="spellStart"/>
      <w:r w:rsidRPr="00516C98">
        <w:rPr>
          <w:sz w:val="22"/>
          <w:szCs w:val="22"/>
        </w:rPr>
        <w:t>QoS</w:t>
      </w:r>
      <w:proofErr w:type="spellEnd"/>
      <w:r w:rsidR="006239EE" w:rsidRPr="00516C98">
        <w:rPr>
          <w:rFonts w:hint="eastAsia"/>
          <w:sz w:val="22"/>
          <w:szCs w:val="22"/>
          <w:lang w:eastAsia="zh-CN"/>
        </w:rPr>
        <w:t xml:space="preserve"> </w:t>
      </w:r>
      <w:r w:rsidR="006239EE" w:rsidRPr="00516C98">
        <w:rPr>
          <w:sz w:val="22"/>
          <w:szCs w:val="22"/>
        </w:rPr>
        <w:t>Ericsson</w:t>
      </w:r>
      <w:bookmarkEnd w:id="5"/>
    </w:p>
    <w:p w:rsidR="00CD4C7B" w:rsidRDefault="00CD4C7B" w:rsidP="00CD4C7B"/>
    <w:p w:rsidR="00080512" w:rsidRPr="00CD4C7B" w:rsidRDefault="00080512" w:rsidP="00CD4C7B"/>
    <w:sectPr w:rsidR="00080512" w:rsidRPr="00CD4C7B" w:rsidSect="006833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8DE" w:rsidRDefault="00BF78DE">
      <w:r>
        <w:separator/>
      </w:r>
    </w:p>
  </w:endnote>
  <w:endnote w:type="continuationSeparator" w:id="0">
    <w:p w:rsidR="00BF78DE" w:rsidRDefault="00BF7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8DE" w:rsidRDefault="00BF78DE">
      <w:r>
        <w:separator/>
      </w:r>
    </w:p>
  </w:footnote>
  <w:footnote w:type="continuationSeparator" w:id="0">
    <w:p w:rsidR="00BF78DE" w:rsidRDefault="00BF78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BF1D71"/>
    <w:multiLevelType w:val="hybridMultilevel"/>
    <w:tmpl w:val="65222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B0F7A24"/>
    <w:multiLevelType w:val="hybridMultilevel"/>
    <w:tmpl w:val="0A98C32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C886716"/>
    <w:multiLevelType w:val="hybridMultilevel"/>
    <w:tmpl w:val="9146975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31706A8"/>
    <w:multiLevelType w:val="hybridMultilevel"/>
    <w:tmpl w:val="995AAF6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3C56FF"/>
    <w:multiLevelType w:val="hybridMultilevel"/>
    <w:tmpl w:val="728E4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67B82"/>
    <w:multiLevelType w:val="hybridMultilevel"/>
    <w:tmpl w:val="FDD44CB4"/>
    <w:lvl w:ilvl="0" w:tplc="1DE67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016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26F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702E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1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3C7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6F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81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1CE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45152D"/>
    <w:multiLevelType w:val="hybridMultilevel"/>
    <w:tmpl w:val="2C3C5352"/>
    <w:lvl w:ilvl="0" w:tplc="04090003">
      <w:start w:val="2628"/>
      <w:numFmt w:val="bullet"/>
      <w:lvlText w:val="–"/>
      <w:lvlJc w:val="left"/>
      <w:pPr>
        <w:ind w:left="46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10">
    <w:nsid w:val="66D5393D"/>
    <w:multiLevelType w:val="hybridMultilevel"/>
    <w:tmpl w:val="362CC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1649E"/>
    <w:multiLevelType w:val="hybridMultilevel"/>
    <w:tmpl w:val="246A4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4"/>
  </w:num>
  <w:num w:numId="9">
    <w:abstractNumId w:val="11"/>
  </w:num>
  <w:num w:numId="10">
    <w:abstractNumId w:val="7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0CC"/>
    <w:rsid w:val="00001B98"/>
    <w:rsid w:val="00003AC7"/>
    <w:rsid w:val="0000433D"/>
    <w:rsid w:val="00004C10"/>
    <w:rsid w:val="000060B3"/>
    <w:rsid w:val="000062BE"/>
    <w:rsid w:val="0001079D"/>
    <w:rsid w:val="00012A63"/>
    <w:rsid w:val="00015970"/>
    <w:rsid w:val="00015E27"/>
    <w:rsid w:val="00020898"/>
    <w:rsid w:val="00022D22"/>
    <w:rsid w:val="000255A7"/>
    <w:rsid w:val="000255DC"/>
    <w:rsid w:val="000262A0"/>
    <w:rsid w:val="0002733D"/>
    <w:rsid w:val="00027911"/>
    <w:rsid w:val="00030F69"/>
    <w:rsid w:val="00033397"/>
    <w:rsid w:val="00033E71"/>
    <w:rsid w:val="00037E99"/>
    <w:rsid w:val="00037F59"/>
    <w:rsid w:val="00040095"/>
    <w:rsid w:val="00042F74"/>
    <w:rsid w:val="0004500C"/>
    <w:rsid w:val="00046E60"/>
    <w:rsid w:val="000500B9"/>
    <w:rsid w:val="0005015D"/>
    <w:rsid w:val="0005109A"/>
    <w:rsid w:val="000512D0"/>
    <w:rsid w:val="00053E4B"/>
    <w:rsid w:val="00053FCF"/>
    <w:rsid w:val="00054837"/>
    <w:rsid w:val="00055344"/>
    <w:rsid w:val="00055781"/>
    <w:rsid w:val="00055C71"/>
    <w:rsid w:val="00055E88"/>
    <w:rsid w:val="000573F5"/>
    <w:rsid w:val="00060CF8"/>
    <w:rsid w:val="00060CFB"/>
    <w:rsid w:val="00060FFB"/>
    <w:rsid w:val="000612C9"/>
    <w:rsid w:val="00061D27"/>
    <w:rsid w:val="00061F66"/>
    <w:rsid w:val="00064536"/>
    <w:rsid w:val="0006491A"/>
    <w:rsid w:val="00070ACD"/>
    <w:rsid w:val="00071280"/>
    <w:rsid w:val="00071327"/>
    <w:rsid w:val="0007348F"/>
    <w:rsid w:val="00075A04"/>
    <w:rsid w:val="00077760"/>
    <w:rsid w:val="00080512"/>
    <w:rsid w:val="00080C70"/>
    <w:rsid w:val="00082E9D"/>
    <w:rsid w:val="00082EEF"/>
    <w:rsid w:val="0008361B"/>
    <w:rsid w:val="000841F3"/>
    <w:rsid w:val="00084768"/>
    <w:rsid w:val="00085E04"/>
    <w:rsid w:val="000868E2"/>
    <w:rsid w:val="00090468"/>
    <w:rsid w:val="000918EC"/>
    <w:rsid w:val="00091B96"/>
    <w:rsid w:val="000928E4"/>
    <w:rsid w:val="00092A69"/>
    <w:rsid w:val="00095372"/>
    <w:rsid w:val="000970C7"/>
    <w:rsid w:val="000A20A5"/>
    <w:rsid w:val="000A2155"/>
    <w:rsid w:val="000A2851"/>
    <w:rsid w:val="000A3BEA"/>
    <w:rsid w:val="000A3E8D"/>
    <w:rsid w:val="000A4C7E"/>
    <w:rsid w:val="000A56CD"/>
    <w:rsid w:val="000A5E46"/>
    <w:rsid w:val="000B09A7"/>
    <w:rsid w:val="000B0C12"/>
    <w:rsid w:val="000B1CF0"/>
    <w:rsid w:val="000B1E4F"/>
    <w:rsid w:val="000B1F6B"/>
    <w:rsid w:val="000B3143"/>
    <w:rsid w:val="000B574C"/>
    <w:rsid w:val="000B5AEF"/>
    <w:rsid w:val="000B6C67"/>
    <w:rsid w:val="000B7BCF"/>
    <w:rsid w:val="000C0D72"/>
    <w:rsid w:val="000C1B57"/>
    <w:rsid w:val="000C522B"/>
    <w:rsid w:val="000C5E16"/>
    <w:rsid w:val="000D0822"/>
    <w:rsid w:val="000D0C65"/>
    <w:rsid w:val="000D16CD"/>
    <w:rsid w:val="000D1E5E"/>
    <w:rsid w:val="000D58AB"/>
    <w:rsid w:val="000E23C8"/>
    <w:rsid w:val="000E33CE"/>
    <w:rsid w:val="000E3431"/>
    <w:rsid w:val="000E4F67"/>
    <w:rsid w:val="000E4FFA"/>
    <w:rsid w:val="000E57B8"/>
    <w:rsid w:val="000E71CE"/>
    <w:rsid w:val="000F18FC"/>
    <w:rsid w:val="000F237E"/>
    <w:rsid w:val="000F3E55"/>
    <w:rsid w:val="000F7595"/>
    <w:rsid w:val="0010079A"/>
    <w:rsid w:val="001012B8"/>
    <w:rsid w:val="001016B7"/>
    <w:rsid w:val="00101B54"/>
    <w:rsid w:val="001033E9"/>
    <w:rsid w:val="00103CF7"/>
    <w:rsid w:val="001054D7"/>
    <w:rsid w:val="00105F51"/>
    <w:rsid w:val="001060FF"/>
    <w:rsid w:val="001130C4"/>
    <w:rsid w:val="00113EA1"/>
    <w:rsid w:val="001145FC"/>
    <w:rsid w:val="00114EEB"/>
    <w:rsid w:val="00120210"/>
    <w:rsid w:val="00121412"/>
    <w:rsid w:val="001218AB"/>
    <w:rsid w:val="00121F37"/>
    <w:rsid w:val="0012205C"/>
    <w:rsid w:val="00122AF3"/>
    <w:rsid w:val="001246AF"/>
    <w:rsid w:val="00124AFA"/>
    <w:rsid w:val="0012519C"/>
    <w:rsid w:val="00132772"/>
    <w:rsid w:val="00136DD4"/>
    <w:rsid w:val="00137844"/>
    <w:rsid w:val="00140C4D"/>
    <w:rsid w:val="00142492"/>
    <w:rsid w:val="00143FD9"/>
    <w:rsid w:val="001468B5"/>
    <w:rsid w:val="00147B3D"/>
    <w:rsid w:val="00151EEA"/>
    <w:rsid w:val="00152078"/>
    <w:rsid w:val="00152846"/>
    <w:rsid w:val="0015320B"/>
    <w:rsid w:val="00154683"/>
    <w:rsid w:val="00155031"/>
    <w:rsid w:val="00155BFC"/>
    <w:rsid w:val="00161C22"/>
    <w:rsid w:val="00161E50"/>
    <w:rsid w:val="00163372"/>
    <w:rsid w:val="0016511D"/>
    <w:rsid w:val="001665F8"/>
    <w:rsid w:val="00166F24"/>
    <w:rsid w:val="00171E1B"/>
    <w:rsid w:val="001741A0"/>
    <w:rsid w:val="00175221"/>
    <w:rsid w:val="00175DB7"/>
    <w:rsid w:val="001767B6"/>
    <w:rsid w:val="0018276B"/>
    <w:rsid w:val="0018472F"/>
    <w:rsid w:val="00190C1E"/>
    <w:rsid w:val="00191DBB"/>
    <w:rsid w:val="00193662"/>
    <w:rsid w:val="001943D2"/>
    <w:rsid w:val="00194CD0"/>
    <w:rsid w:val="001952F3"/>
    <w:rsid w:val="001955A1"/>
    <w:rsid w:val="00195F4F"/>
    <w:rsid w:val="001A11C6"/>
    <w:rsid w:val="001A2E1E"/>
    <w:rsid w:val="001A3687"/>
    <w:rsid w:val="001A5DF8"/>
    <w:rsid w:val="001A6F99"/>
    <w:rsid w:val="001B0751"/>
    <w:rsid w:val="001B1D6C"/>
    <w:rsid w:val="001B262F"/>
    <w:rsid w:val="001B33BE"/>
    <w:rsid w:val="001B3E17"/>
    <w:rsid w:val="001B49C9"/>
    <w:rsid w:val="001B5B40"/>
    <w:rsid w:val="001B687F"/>
    <w:rsid w:val="001B6B13"/>
    <w:rsid w:val="001B6FD3"/>
    <w:rsid w:val="001B787B"/>
    <w:rsid w:val="001C1927"/>
    <w:rsid w:val="001C4C55"/>
    <w:rsid w:val="001C54A7"/>
    <w:rsid w:val="001C6205"/>
    <w:rsid w:val="001C6A61"/>
    <w:rsid w:val="001C7868"/>
    <w:rsid w:val="001D01AF"/>
    <w:rsid w:val="001D0E2C"/>
    <w:rsid w:val="001D3678"/>
    <w:rsid w:val="001D6B29"/>
    <w:rsid w:val="001D70DF"/>
    <w:rsid w:val="001E0C72"/>
    <w:rsid w:val="001E2F1B"/>
    <w:rsid w:val="001E3D1B"/>
    <w:rsid w:val="001E3EC0"/>
    <w:rsid w:val="001E4A19"/>
    <w:rsid w:val="001E4AAD"/>
    <w:rsid w:val="001E523D"/>
    <w:rsid w:val="001E6B3B"/>
    <w:rsid w:val="001E7512"/>
    <w:rsid w:val="001E7D51"/>
    <w:rsid w:val="001F147C"/>
    <w:rsid w:val="001F168B"/>
    <w:rsid w:val="001F53F8"/>
    <w:rsid w:val="001F59E7"/>
    <w:rsid w:val="001F5EA8"/>
    <w:rsid w:val="001F6550"/>
    <w:rsid w:val="001F67FF"/>
    <w:rsid w:val="001F689F"/>
    <w:rsid w:val="001F6B20"/>
    <w:rsid w:val="001F776A"/>
    <w:rsid w:val="001F7831"/>
    <w:rsid w:val="0020048A"/>
    <w:rsid w:val="002020AD"/>
    <w:rsid w:val="0020371E"/>
    <w:rsid w:val="00204045"/>
    <w:rsid w:val="002041B5"/>
    <w:rsid w:val="0020444C"/>
    <w:rsid w:val="002059DC"/>
    <w:rsid w:val="00206F5C"/>
    <w:rsid w:val="00210D58"/>
    <w:rsid w:val="0021109D"/>
    <w:rsid w:val="00211E38"/>
    <w:rsid w:val="002126E8"/>
    <w:rsid w:val="00213579"/>
    <w:rsid w:val="002142F1"/>
    <w:rsid w:val="00214356"/>
    <w:rsid w:val="00217C3E"/>
    <w:rsid w:val="002215FC"/>
    <w:rsid w:val="00225840"/>
    <w:rsid w:val="00225A67"/>
    <w:rsid w:val="0022606D"/>
    <w:rsid w:val="00227437"/>
    <w:rsid w:val="00227497"/>
    <w:rsid w:val="002317AA"/>
    <w:rsid w:val="002317D6"/>
    <w:rsid w:val="0023318B"/>
    <w:rsid w:val="00234D62"/>
    <w:rsid w:val="00235514"/>
    <w:rsid w:val="00237911"/>
    <w:rsid w:val="002401D7"/>
    <w:rsid w:val="00241934"/>
    <w:rsid w:val="00242625"/>
    <w:rsid w:val="00242D6A"/>
    <w:rsid w:val="00243D0B"/>
    <w:rsid w:val="00244A3C"/>
    <w:rsid w:val="0024523C"/>
    <w:rsid w:val="002454FD"/>
    <w:rsid w:val="002465F1"/>
    <w:rsid w:val="00252B6A"/>
    <w:rsid w:val="00253C4E"/>
    <w:rsid w:val="00253D91"/>
    <w:rsid w:val="002541A2"/>
    <w:rsid w:val="002557C2"/>
    <w:rsid w:val="00255B2A"/>
    <w:rsid w:val="00260CBE"/>
    <w:rsid w:val="00260FF3"/>
    <w:rsid w:val="00261A22"/>
    <w:rsid w:val="00264739"/>
    <w:rsid w:val="00266C32"/>
    <w:rsid w:val="00267F44"/>
    <w:rsid w:val="0027106E"/>
    <w:rsid w:val="00271683"/>
    <w:rsid w:val="00272C25"/>
    <w:rsid w:val="002747EC"/>
    <w:rsid w:val="002762EE"/>
    <w:rsid w:val="00283CC7"/>
    <w:rsid w:val="00284573"/>
    <w:rsid w:val="002846D4"/>
    <w:rsid w:val="00284B89"/>
    <w:rsid w:val="002855BF"/>
    <w:rsid w:val="0028602E"/>
    <w:rsid w:val="002866AA"/>
    <w:rsid w:val="00286768"/>
    <w:rsid w:val="002877F7"/>
    <w:rsid w:val="00292D79"/>
    <w:rsid w:val="0029429B"/>
    <w:rsid w:val="0029484B"/>
    <w:rsid w:val="002953D1"/>
    <w:rsid w:val="00296F78"/>
    <w:rsid w:val="00297EFD"/>
    <w:rsid w:val="002A014C"/>
    <w:rsid w:val="002A0D9A"/>
    <w:rsid w:val="002A1791"/>
    <w:rsid w:val="002A2A4C"/>
    <w:rsid w:val="002A47EE"/>
    <w:rsid w:val="002A4BD9"/>
    <w:rsid w:val="002A56E8"/>
    <w:rsid w:val="002A5929"/>
    <w:rsid w:val="002A5A2C"/>
    <w:rsid w:val="002A6233"/>
    <w:rsid w:val="002A69FD"/>
    <w:rsid w:val="002B0654"/>
    <w:rsid w:val="002B088D"/>
    <w:rsid w:val="002B1BB7"/>
    <w:rsid w:val="002B5ABF"/>
    <w:rsid w:val="002B7233"/>
    <w:rsid w:val="002B7B4B"/>
    <w:rsid w:val="002B7C6A"/>
    <w:rsid w:val="002B7D73"/>
    <w:rsid w:val="002C0EEE"/>
    <w:rsid w:val="002C1B59"/>
    <w:rsid w:val="002C325E"/>
    <w:rsid w:val="002C3279"/>
    <w:rsid w:val="002C48E7"/>
    <w:rsid w:val="002C6D8A"/>
    <w:rsid w:val="002C752F"/>
    <w:rsid w:val="002D11DD"/>
    <w:rsid w:val="002D266F"/>
    <w:rsid w:val="002D4DC6"/>
    <w:rsid w:val="002D52F4"/>
    <w:rsid w:val="002D553C"/>
    <w:rsid w:val="002D7C2F"/>
    <w:rsid w:val="002E0072"/>
    <w:rsid w:val="002E2A1B"/>
    <w:rsid w:val="002E3393"/>
    <w:rsid w:val="002E5F99"/>
    <w:rsid w:val="002E61CC"/>
    <w:rsid w:val="002E6516"/>
    <w:rsid w:val="002E6608"/>
    <w:rsid w:val="002E7B09"/>
    <w:rsid w:val="002F0D22"/>
    <w:rsid w:val="00300FAF"/>
    <w:rsid w:val="0030184A"/>
    <w:rsid w:val="00302EBF"/>
    <w:rsid w:val="00303065"/>
    <w:rsid w:val="0030332E"/>
    <w:rsid w:val="00307213"/>
    <w:rsid w:val="003075C7"/>
    <w:rsid w:val="003100EB"/>
    <w:rsid w:val="00312F96"/>
    <w:rsid w:val="00313194"/>
    <w:rsid w:val="003172DC"/>
    <w:rsid w:val="003175FB"/>
    <w:rsid w:val="003202EA"/>
    <w:rsid w:val="00320743"/>
    <w:rsid w:val="003220C9"/>
    <w:rsid w:val="00322BC9"/>
    <w:rsid w:val="00323585"/>
    <w:rsid w:val="003241C3"/>
    <w:rsid w:val="0032447C"/>
    <w:rsid w:val="003259A8"/>
    <w:rsid w:val="00326069"/>
    <w:rsid w:val="003269F8"/>
    <w:rsid w:val="00327BDE"/>
    <w:rsid w:val="00330461"/>
    <w:rsid w:val="00332318"/>
    <w:rsid w:val="00332FDD"/>
    <w:rsid w:val="0033406E"/>
    <w:rsid w:val="0033665A"/>
    <w:rsid w:val="00336885"/>
    <w:rsid w:val="0033784A"/>
    <w:rsid w:val="00340C98"/>
    <w:rsid w:val="003417DC"/>
    <w:rsid w:val="00341D7F"/>
    <w:rsid w:val="003425B8"/>
    <w:rsid w:val="00342CDF"/>
    <w:rsid w:val="00342F5A"/>
    <w:rsid w:val="00343CF1"/>
    <w:rsid w:val="00344714"/>
    <w:rsid w:val="00350275"/>
    <w:rsid w:val="00350EDE"/>
    <w:rsid w:val="00351135"/>
    <w:rsid w:val="00351C87"/>
    <w:rsid w:val="00351F49"/>
    <w:rsid w:val="00352325"/>
    <w:rsid w:val="0035361B"/>
    <w:rsid w:val="00353FCE"/>
    <w:rsid w:val="0035462D"/>
    <w:rsid w:val="00354669"/>
    <w:rsid w:val="00357D91"/>
    <w:rsid w:val="00361499"/>
    <w:rsid w:val="00361E8E"/>
    <w:rsid w:val="00362C16"/>
    <w:rsid w:val="00362EAA"/>
    <w:rsid w:val="0036409A"/>
    <w:rsid w:val="00365091"/>
    <w:rsid w:val="00365544"/>
    <w:rsid w:val="00365775"/>
    <w:rsid w:val="0037112E"/>
    <w:rsid w:val="00372319"/>
    <w:rsid w:val="003723E4"/>
    <w:rsid w:val="003726EE"/>
    <w:rsid w:val="003727A9"/>
    <w:rsid w:val="00372A62"/>
    <w:rsid w:val="00373000"/>
    <w:rsid w:val="0037392B"/>
    <w:rsid w:val="00374629"/>
    <w:rsid w:val="00374C04"/>
    <w:rsid w:val="00376779"/>
    <w:rsid w:val="00377066"/>
    <w:rsid w:val="0037708A"/>
    <w:rsid w:val="00380D9C"/>
    <w:rsid w:val="0038132E"/>
    <w:rsid w:val="00381C16"/>
    <w:rsid w:val="003821EC"/>
    <w:rsid w:val="00384B1E"/>
    <w:rsid w:val="00390177"/>
    <w:rsid w:val="0039198C"/>
    <w:rsid w:val="003927F7"/>
    <w:rsid w:val="00392FA4"/>
    <w:rsid w:val="0039378B"/>
    <w:rsid w:val="003946FD"/>
    <w:rsid w:val="00396F7C"/>
    <w:rsid w:val="003977D4"/>
    <w:rsid w:val="00397906"/>
    <w:rsid w:val="003A0118"/>
    <w:rsid w:val="003A201D"/>
    <w:rsid w:val="003A6F24"/>
    <w:rsid w:val="003B02CC"/>
    <w:rsid w:val="003B1FE4"/>
    <w:rsid w:val="003B23B6"/>
    <w:rsid w:val="003B40AD"/>
    <w:rsid w:val="003B42F3"/>
    <w:rsid w:val="003B4DF0"/>
    <w:rsid w:val="003B64C7"/>
    <w:rsid w:val="003B6E5F"/>
    <w:rsid w:val="003C19F9"/>
    <w:rsid w:val="003C2064"/>
    <w:rsid w:val="003C4E37"/>
    <w:rsid w:val="003C53AE"/>
    <w:rsid w:val="003D0DD4"/>
    <w:rsid w:val="003D2C10"/>
    <w:rsid w:val="003D33E1"/>
    <w:rsid w:val="003D3913"/>
    <w:rsid w:val="003D4192"/>
    <w:rsid w:val="003D5AE8"/>
    <w:rsid w:val="003E0084"/>
    <w:rsid w:val="003E16BE"/>
    <w:rsid w:val="003E1D9D"/>
    <w:rsid w:val="003E2BEC"/>
    <w:rsid w:val="003E5E9F"/>
    <w:rsid w:val="003F0111"/>
    <w:rsid w:val="003F043F"/>
    <w:rsid w:val="003F1868"/>
    <w:rsid w:val="003F234C"/>
    <w:rsid w:val="003F7145"/>
    <w:rsid w:val="003F76A9"/>
    <w:rsid w:val="00401855"/>
    <w:rsid w:val="004039A4"/>
    <w:rsid w:val="00406051"/>
    <w:rsid w:val="00406691"/>
    <w:rsid w:val="00406693"/>
    <w:rsid w:val="004074FB"/>
    <w:rsid w:val="00411AF8"/>
    <w:rsid w:val="004126C6"/>
    <w:rsid w:val="0041291B"/>
    <w:rsid w:val="004131CC"/>
    <w:rsid w:val="00413A8C"/>
    <w:rsid w:val="00413FF0"/>
    <w:rsid w:val="00415C12"/>
    <w:rsid w:val="00416A6C"/>
    <w:rsid w:val="00417055"/>
    <w:rsid w:val="00417BCA"/>
    <w:rsid w:val="004212CD"/>
    <w:rsid w:val="00421613"/>
    <w:rsid w:val="0043068F"/>
    <w:rsid w:val="004355CE"/>
    <w:rsid w:val="004357F1"/>
    <w:rsid w:val="00436957"/>
    <w:rsid w:val="00441E0E"/>
    <w:rsid w:val="00442553"/>
    <w:rsid w:val="0044297C"/>
    <w:rsid w:val="00446626"/>
    <w:rsid w:val="00446F28"/>
    <w:rsid w:val="0044700F"/>
    <w:rsid w:val="004502EA"/>
    <w:rsid w:val="0045208E"/>
    <w:rsid w:val="004570EA"/>
    <w:rsid w:val="00457DFA"/>
    <w:rsid w:val="004602F5"/>
    <w:rsid w:val="00460923"/>
    <w:rsid w:val="0046480E"/>
    <w:rsid w:val="00464BC4"/>
    <w:rsid w:val="0046604A"/>
    <w:rsid w:val="00466A77"/>
    <w:rsid w:val="0046752D"/>
    <w:rsid w:val="00470409"/>
    <w:rsid w:val="004727E0"/>
    <w:rsid w:val="0047298A"/>
    <w:rsid w:val="00472F90"/>
    <w:rsid w:val="00475E88"/>
    <w:rsid w:val="004772FB"/>
    <w:rsid w:val="00477455"/>
    <w:rsid w:val="0048319F"/>
    <w:rsid w:val="00483C68"/>
    <w:rsid w:val="00483F07"/>
    <w:rsid w:val="0048427D"/>
    <w:rsid w:val="004850F1"/>
    <w:rsid w:val="00485467"/>
    <w:rsid w:val="004871A6"/>
    <w:rsid w:val="00490651"/>
    <w:rsid w:val="00491029"/>
    <w:rsid w:val="004911A0"/>
    <w:rsid w:val="00491A4C"/>
    <w:rsid w:val="00492312"/>
    <w:rsid w:val="00492DEE"/>
    <w:rsid w:val="0049428B"/>
    <w:rsid w:val="00494C5A"/>
    <w:rsid w:val="00494EFE"/>
    <w:rsid w:val="004963DC"/>
    <w:rsid w:val="00496592"/>
    <w:rsid w:val="00496C22"/>
    <w:rsid w:val="004A07CF"/>
    <w:rsid w:val="004A0A39"/>
    <w:rsid w:val="004A0FEF"/>
    <w:rsid w:val="004A43D2"/>
    <w:rsid w:val="004A5735"/>
    <w:rsid w:val="004A6C1A"/>
    <w:rsid w:val="004A6CDD"/>
    <w:rsid w:val="004A75B5"/>
    <w:rsid w:val="004A7F26"/>
    <w:rsid w:val="004B057B"/>
    <w:rsid w:val="004B15C4"/>
    <w:rsid w:val="004B19E9"/>
    <w:rsid w:val="004B3970"/>
    <w:rsid w:val="004B3EBE"/>
    <w:rsid w:val="004B4D53"/>
    <w:rsid w:val="004B5241"/>
    <w:rsid w:val="004B5F92"/>
    <w:rsid w:val="004B6A65"/>
    <w:rsid w:val="004C0059"/>
    <w:rsid w:val="004C043F"/>
    <w:rsid w:val="004C0894"/>
    <w:rsid w:val="004C208D"/>
    <w:rsid w:val="004C2F8A"/>
    <w:rsid w:val="004C2FF6"/>
    <w:rsid w:val="004C456A"/>
    <w:rsid w:val="004C522E"/>
    <w:rsid w:val="004C6A4B"/>
    <w:rsid w:val="004C71DE"/>
    <w:rsid w:val="004D134F"/>
    <w:rsid w:val="004D1CA7"/>
    <w:rsid w:val="004D3578"/>
    <w:rsid w:val="004D380D"/>
    <w:rsid w:val="004D3AAD"/>
    <w:rsid w:val="004D5C76"/>
    <w:rsid w:val="004E2026"/>
    <w:rsid w:val="004E213A"/>
    <w:rsid w:val="004E30DA"/>
    <w:rsid w:val="004E3503"/>
    <w:rsid w:val="004E4C79"/>
    <w:rsid w:val="004E5704"/>
    <w:rsid w:val="004E78A9"/>
    <w:rsid w:val="004E7F10"/>
    <w:rsid w:val="004F1AFF"/>
    <w:rsid w:val="004F2836"/>
    <w:rsid w:val="004F51F6"/>
    <w:rsid w:val="004F649D"/>
    <w:rsid w:val="00500B6F"/>
    <w:rsid w:val="00502E41"/>
    <w:rsid w:val="00503171"/>
    <w:rsid w:val="00503DCE"/>
    <w:rsid w:val="00503EA9"/>
    <w:rsid w:val="005058A7"/>
    <w:rsid w:val="00506002"/>
    <w:rsid w:val="00506A25"/>
    <w:rsid w:val="005075DB"/>
    <w:rsid w:val="00507F26"/>
    <w:rsid w:val="00510816"/>
    <w:rsid w:val="00512089"/>
    <w:rsid w:val="00513C2A"/>
    <w:rsid w:val="005146E7"/>
    <w:rsid w:val="00515C6A"/>
    <w:rsid w:val="00516C98"/>
    <w:rsid w:val="00517F47"/>
    <w:rsid w:val="0052100A"/>
    <w:rsid w:val="00522A14"/>
    <w:rsid w:val="00523470"/>
    <w:rsid w:val="0052373D"/>
    <w:rsid w:val="00525869"/>
    <w:rsid w:val="00526CCB"/>
    <w:rsid w:val="00526FBF"/>
    <w:rsid w:val="0052749E"/>
    <w:rsid w:val="00527C7D"/>
    <w:rsid w:val="00530E3F"/>
    <w:rsid w:val="005330A6"/>
    <w:rsid w:val="00534B0B"/>
    <w:rsid w:val="00534DA0"/>
    <w:rsid w:val="00535501"/>
    <w:rsid w:val="00536873"/>
    <w:rsid w:val="00541C4C"/>
    <w:rsid w:val="00542574"/>
    <w:rsid w:val="00543E6C"/>
    <w:rsid w:val="0054499D"/>
    <w:rsid w:val="00544A69"/>
    <w:rsid w:val="00544E64"/>
    <w:rsid w:val="005463D2"/>
    <w:rsid w:val="00546455"/>
    <w:rsid w:val="00551135"/>
    <w:rsid w:val="00554E12"/>
    <w:rsid w:val="00555B46"/>
    <w:rsid w:val="00562590"/>
    <w:rsid w:val="005626D8"/>
    <w:rsid w:val="00564011"/>
    <w:rsid w:val="00565087"/>
    <w:rsid w:val="0056573F"/>
    <w:rsid w:val="0056601F"/>
    <w:rsid w:val="005669E9"/>
    <w:rsid w:val="00566EAD"/>
    <w:rsid w:val="00567023"/>
    <w:rsid w:val="005677E6"/>
    <w:rsid w:val="00570377"/>
    <w:rsid w:val="00570612"/>
    <w:rsid w:val="00570775"/>
    <w:rsid w:val="00570BE9"/>
    <w:rsid w:val="00570F31"/>
    <w:rsid w:val="005711F1"/>
    <w:rsid w:val="00573537"/>
    <w:rsid w:val="00573753"/>
    <w:rsid w:val="00574B81"/>
    <w:rsid w:val="005750D0"/>
    <w:rsid w:val="005754DF"/>
    <w:rsid w:val="005763A4"/>
    <w:rsid w:val="00576ADB"/>
    <w:rsid w:val="00577E8A"/>
    <w:rsid w:val="00582323"/>
    <w:rsid w:val="00584199"/>
    <w:rsid w:val="0059058E"/>
    <w:rsid w:val="0059121C"/>
    <w:rsid w:val="005924CB"/>
    <w:rsid w:val="00592DAB"/>
    <w:rsid w:val="00594018"/>
    <w:rsid w:val="0059414F"/>
    <w:rsid w:val="00596DD1"/>
    <w:rsid w:val="00597AED"/>
    <w:rsid w:val="005A107E"/>
    <w:rsid w:val="005A261F"/>
    <w:rsid w:val="005A360C"/>
    <w:rsid w:val="005A480F"/>
    <w:rsid w:val="005A61E1"/>
    <w:rsid w:val="005A6941"/>
    <w:rsid w:val="005A6A20"/>
    <w:rsid w:val="005A740C"/>
    <w:rsid w:val="005A7A46"/>
    <w:rsid w:val="005B3F5C"/>
    <w:rsid w:val="005C0DEC"/>
    <w:rsid w:val="005C1FEC"/>
    <w:rsid w:val="005C2C1D"/>
    <w:rsid w:val="005C3DAF"/>
    <w:rsid w:val="005C40B8"/>
    <w:rsid w:val="005D1395"/>
    <w:rsid w:val="005D1CF9"/>
    <w:rsid w:val="005D265D"/>
    <w:rsid w:val="005D2F33"/>
    <w:rsid w:val="005D321F"/>
    <w:rsid w:val="005D481D"/>
    <w:rsid w:val="005D5018"/>
    <w:rsid w:val="005D5F3F"/>
    <w:rsid w:val="005D5FD8"/>
    <w:rsid w:val="005D63B8"/>
    <w:rsid w:val="005D664A"/>
    <w:rsid w:val="005D7173"/>
    <w:rsid w:val="005D747D"/>
    <w:rsid w:val="005E3850"/>
    <w:rsid w:val="005E3FAB"/>
    <w:rsid w:val="005E4851"/>
    <w:rsid w:val="005E5C18"/>
    <w:rsid w:val="005E6045"/>
    <w:rsid w:val="005E6A81"/>
    <w:rsid w:val="005E73E1"/>
    <w:rsid w:val="005F00CB"/>
    <w:rsid w:val="005F1A29"/>
    <w:rsid w:val="005F7D28"/>
    <w:rsid w:val="006001E6"/>
    <w:rsid w:val="006012DC"/>
    <w:rsid w:val="00601301"/>
    <w:rsid w:val="00601F7C"/>
    <w:rsid w:val="006028B5"/>
    <w:rsid w:val="00603B0F"/>
    <w:rsid w:val="00603E81"/>
    <w:rsid w:val="0060689E"/>
    <w:rsid w:val="00611011"/>
    <w:rsid w:val="00611566"/>
    <w:rsid w:val="00612399"/>
    <w:rsid w:val="00612ABE"/>
    <w:rsid w:val="00615892"/>
    <w:rsid w:val="006159C9"/>
    <w:rsid w:val="00616B84"/>
    <w:rsid w:val="00616CEC"/>
    <w:rsid w:val="00617AA2"/>
    <w:rsid w:val="00621C42"/>
    <w:rsid w:val="0062213F"/>
    <w:rsid w:val="0062293A"/>
    <w:rsid w:val="006239EE"/>
    <w:rsid w:val="006257A7"/>
    <w:rsid w:val="00626549"/>
    <w:rsid w:val="006266C2"/>
    <w:rsid w:val="006269F5"/>
    <w:rsid w:val="00631EEA"/>
    <w:rsid w:val="0063361E"/>
    <w:rsid w:val="0063369B"/>
    <w:rsid w:val="00633FD9"/>
    <w:rsid w:val="00637E30"/>
    <w:rsid w:val="006411A6"/>
    <w:rsid w:val="006422D5"/>
    <w:rsid w:val="0064275F"/>
    <w:rsid w:val="00642C5B"/>
    <w:rsid w:val="006436D6"/>
    <w:rsid w:val="0064551E"/>
    <w:rsid w:val="00645C43"/>
    <w:rsid w:val="00645D0B"/>
    <w:rsid w:val="00646D99"/>
    <w:rsid w:val="00650DFE"/>
    <w:rsid w:val="006524E6"/>
    <w:rsid w:val="006556CE"/>
    <w:rsid w:val="00655EF1"/>
    <w:rsid w:val="00656910"/>
    <w:rsid w:val="00657BA1"/>
    <w:rsid w:val="0066104B"/>
    <w:rsid w:val="00661433"/>
    <w:rsid w:val="00662866"/>
    <w:rsid w:val="006639F2"/>
    <w:rsid w:val="00666440"/>
    <w:rsid w:val="00666782"/>
    <w:rsid w:val="00672D24"/>
    <w:rsid w:val="0067376A"/>
    <w:rsid w:val="00673955"/>
    <w:rsid w:val="0067397D"/>
    <w:rsid w:val="00675E4E"/>
    <w:rsid w:val="006765A7"/>
    <w:rsid w:val="006817E8"/>
    <w:rsid w:val="00682B06"/>
    <w:rsid w:val="006833FD"/>
    <w:rsid w:val="006834EB"/>
    <w:rsid w:val="00686EE7"/>
    <w:rsid w:val="00687480"/>
    <w:rsid w:val="00690CA3"/>
    <w:rsid w:val="00690CEA"/>
    <w:rsid w:val="00690FBC"/>
    <w:rsid w:val="00691C1C"/>
    <w:rsid w:val="00692322"/>
    <w:rsid w:val="00692C68"/>
    <w:rsid w:val="00693727"/>
    <w:rsid w:val="00694503"/>
    <w:rsid w:val="00694EA5"/>
    <w:rsid w:val="00697B13"/>
    <w:rsid w:val="006A1C91"/>
    <w:rsid w:val="006A4281"/>
    <w:rsid w:val="006A5440"/>
    <w:rsid w:val="006A6027"/>
    <w:rsid w:val="006A66EE"/>
    <w:rsid w:val="006B036F"/>
    <w:rsid w:val="006B03D4"/>
    <w:rsid w:val="006B0DCF"/>
    <w:rsid w:val="006B10A4"/>
    <w:rsid w:val="006B349B"/>
    <w:rsid w:val="006B3D82"/>
    <w:rsid w:val="006B5BA4"/>
    <w:rsid w:val="006B5E52"/>
    <w:rsid w:val="006B5F4E"/>
    <w:rsid w:val="006B6101"/>
    <w:rsid w:val="006B6D90"/>
    <w:rsid w:val="006C650F"/>
    <w:rsid w:val="006C66D8"/>
    <w:rsid w:val="006D0535"/>
    <w:rsid w:val="006D0889"/>
    <w:rsid w:val="006D1534"/>
    <w:rsid w:val="006D1A5F"/>
    <w:rsid w:val="006D1E24"/>
    <w:rsid w:val="006D2314"/>
    <w:rsid w:val="006D43AA"/>
    <w:rsid w:val="006D49AA"/>
    <w:rsid w:val="006D5366"/>
    <w:rsid w:val="006D5A75"/>
    <w:rsid w:val="006D61B8"/>
    <w:rsid w:val="006E2A52"/>
    <w:rsid w:val="006E2B9C"/>
    <w:rsid w:val="006E2D65"/>
    <w:rsid w:val="006E479C"/>
    <w:rsid w:val="006E4A41"/>
    <w:rsid w:val="006E6015"/>
    <w:rsid w:val="006E77EB"/>
    <w:rsid w:val="006F1B6E"/>
    <w:rsid w:val="006F225D"/>
    <w:rsid w:val="006F314F"/>
    <w:rsid w:val="006F6132"/>
    <w:rsid w:val="006F6A2C"/>
    <w:rsid w:val="006F70F7"/>
    <w:rsid w:val="0070207A"/>
    <w:rsid w:val="0070210D"/>
    <w:rsid w:val="0070271B"/>
    <w:rsid w:val="0070291A"/>
    <w:rsid w:val="00704827"/>
    <w:rsid w:val="00704859"/>
    <w:rsid w:val="007062E5"/>
    <w:rsid w:val="00706B4C"/>
    <w:rsid w:val="0071058B"/>
    <w:rsid w:val="00713598"/>
    <w:rsid w:val="00713CDE"/>
    <w:rsid w:val="00714A27"/>
    <w:rsid w:val="007177F1"/>
    <w:rsid w:val="007200E2"/>
    <w:rsid w:val="0072095B"/>
    <w:rsid w:val="0072153F"/>
    <w:rsid w:val="007217E2"/>
    <w:rsid w:val="00721F89"/>
    <w:rsid w:val="00722ABB"/>
    <w:rsid w:val="00723C43"/>
    <w:rsid w:val="0072562A"/>
    <w:rsid w:val="00726761"/>
    <w:rsid w:val="0072754D"/>
    <w:rsid w:val="0073041B"/>
    <w:rsid w:val="00731279"/>
    <w:rsid w:val="00734A5B"/>
    <w:rsid w:val="00734B09"/>
    <w:rsid w:val="00736726"/>
    <w:rsid w:val="007375D7"/>
    <w:rsid w:val="00737A44"/>
    <w:rsid w:val="00742311"/>
    <w:rsid w:val="00742A61"/>
    <w:rsid w:val="007446DF"/>
    <w:rsid w:val="00744762"/>
    <w:rsid w:val="00744E76"/>
    <w:rsid w:val="00747CBB"/>
    <w:rsid w:val="0075087C"/>
    <w:rsid w:val="00750CA2"/>
    <w:rsid w:val="00753B01"/>
    <w:rsid w:val="00754318"/>
    <w:rsid w:val="007548B7"/>
    <w:rsid w:val="0075519A"/>
    <w:rsid w:val="00755EC6"/>
    <w:rsid w:val="00757755"/>
    <w:rsid w:val="00757D40"/>
    <w:rsid w:val="0076348E"/>
    <w:rsid w:val="007641D6"/>
    <w:rsid w:val="00766E6F"/>
    <w:rsid w:val="007670F3"/>
    <w:rsid w:val="00767A16"/>
    <w:rsid w:val="00767E29"/>
    <w:rsid w:val="00770837"/>
    <w:rsid w:val="00770A55"/>
    <w:rsid w:val="007723B9"/>
    <w:rsid w:val="007739E7"/>
    <w:rsid w:val="007743DF"/>
    <w:rsid w:val="00774B2F"/>
    <w:rsid w:val="00774E15"/>
    <w:rsid w:val="00776B82"/>
    <w:rsid w:val="00781F0F"/>
    <w:rsid w:val="007829B1"/>
    <w:rsid w:val="007865D0"/>
    <w:rsid w:val="0078684E"/>
    <w:rsid w:val="0078727C"/>
    <w:rsid w:val="00787BFE"/>
    <w:rsid w:val="0079049D"/>
    <w:rsid w:val="00791D16"/>
    <w:rsid w:val="007931E6"/>
    <w:rsid w:val="00794A8A"/>
    <w:rsid w:val="0079792A"/>
    <w:rsid w:val="007A04F6"/>
    <w:rsid w:val="007A0E2B"/>
    <w:rsid w:val="007A223D"/>
    <w:rsid w:val="007A2D80"/>
    <w:rsid w:val="007A36FD"/>
    <w:rsid w:val="007A3B82"/>
    <w:rsid w:val="007A78D7"/>
    <w:rsid w:val="007B18D8"/>
    <w:rsid w:val="007B2B7F"/>
    <w:rsid w:val="007B2C3E"/>
    <w:rsid w:val="007B48C3"/>
    <w:rsid w:val="007B6846"/>
    <w:rsid w:val="007B706E"/>
    <w:rsid w:val="007B73D9"/>
    <w:rsid w:val="007C095F"/>
    <w:rsid w:val="007C58E9"/>
    <w:rsid w:val="007C72B9"/>
    <w:rsid w:val="007C7AE2"/>
    <w:rsid w:val="007D1569"/>
    <w:rsid w:val="007D3D91"/>
    <w:rsid w:val="007D4E36"/>
    <w:rsid w:val="007D503D"/>
    <w:rsid w:val="007D5E0D"/>
    <w:rsid w:val="007D6927"/>
    <w:rsid w:val="007E2B35"/>
    <w:rsid w:val="007E3FA0"/>
    <w:rsid w:val="007E4B87"/>
    <w:rsid w:val="007E4BE0"/>
    <w:rsid w:val="007E4DD1"/>
    <w:rsid w:val="007E4ED3"/>
    <w:rsid w:val="007E5424"/>
    <w:rsid w:val="007E7F05"/>
    <w:rsid w:val="007F03D8"/>
    <w:rsid w:val="007F21CC"/>
    <w:rsid w:val="007F4516"/>
    <w:rsid w:val="007F4FDB"/>
    <w:rsid w:val="007F5112"/>
    <w:rsid w:val="007F5520"/>
    <w:rsid w:val="007F570B"/>
    <w:rsid w:val="007F5AD5"/>
    <w:rsid w:val="007F5CA3"/>
    <w:rsid w:val="007F6162"/>
    <w:rsid w:val="007F6D68"/>
    <w:rsid w:val="007F7654"/>
    <w:rsid w:val="00800160"/>
    <w:rsid w:val="00800A4B"/>
    <w:rsid w:val="0080132C"/>
    <w:rsid w:val="0080140D"/>
    <w:rsid w:val="008028A4"/>
    <w:rsid w:val="00802DAE"/>
    <w:rsid w:val="008037A5"/>
    <w:rsid w:val="0080538F"/>
    <w:rsid w:val="00805E8A"/>
    <w:rsid w:val="0081094C"/>
    <w:rsid w:val="00810FCF"/>
    <w:rsid w:val="00812E1E"/>
    <w:rsid w:val="00813559"/>
    <w:rsid w:val="008139BE"/>
    <w:rsid w:val="00814EF9"/>
    <w:rsid w:val="00814F06"/>
    <w:rsid w:val="008166AE"/>
    <w:rsid w:val="00823355"/>
    <w:rsid w:val="00823D1D"/>
    <w:rsid w:val="008302F0"/>
    <w:rsid w:val="008315C8"/>
    <w:rsid w:val="008317E4"/>
    <w:rsid w:val="00832A30"/>
    <w:rsid w:val="00834AEA"/>
    <w:rsid w:val="00835C43"/>
    <w:rsid w:val="00836E6C"/>
    <w:rsid w:val="008509E7"/>
    <w:rsid w:val="00851AA6"/>
    <w:rsid w:val="0085225D"/>
    <w:rsid w:val="00856C23"/>
    <w:rsid w:val="00857535"/>
    <w:rsid w:val="00857866"/>
    <w:rsid w:val="00857F02"/>
    <w:rsid w:val="008618AE"/>
    <w:rsid w:val="008646D6"/>
    <w:rsid w:val="008656C1"/>
    <w:rsid w:val="008670D6"/>
    <w:rsid w:val="008701BF"/>
    <w:rsid w:val="008730BF"/>
    <w:rsid w:val="0087317D"/>
    <w:rsid w:val="00873961"/>
    <w:rsid w:val="008740C5"/>
    <w:rsid w:val="008762A8"/>
    <w:rsid w:val="008765F8"/>
    <w:rsid w:val="008768CA"/>
    <w:rsid w:val="00877E8B"/>
    <w:rsid w:val="008804AD"/>
    <w:rsid w:val="00880559"/>
    <w:rsid w:val="00881D08"/>
    <w:rsid w:val="00883229"/>
    <w:rsid w:val="00883771"/>
    <w:rsid w:val="0088484F"/>
    <w:rsid w:val="00885D5B"/>
    <w:rsid w:val="00890B4C"/>
    <w:rsid w:val="00891C96"/>
    <w:rsid w:val="00893E48"/>
    <w:rsid w:val="00895C0E"/>
    <w:rsid w:val="0089606A"/>
    <w:rsid w:val="0089759F"/>
    <w:rsid w:val="008A0B2A"/>
    <w:rsid w:val="008A1DE5"/>
    <w:rsid w:val="008A21F4"/>
    <w:rsid w:val="008A23DD"/>
    <w:rsid w:val="008A35D9"/>
    <w:rsid w:val="008A3DBE"/>
    <w:rsid w:val="008A4D4E"/>
    <w:rsid w:val="008A67D1"/>
    <w:rsid w:val="008A72EA"/>
    <w:rsid w:val="008B0AA4"/>
    <w:rsid w:val="008B1AE5"/>
    <w:rsid w:val="008B1B0D"/>
    <w:rsid w:val="008B2C0E"/>
    <w:rsid w:val="008B3E6C"/>
    <w:rsid w:val="008B406B"/>
    <w:rsid w:val="008B4F10"/>
    <w:rsid w:val="008C2D94"/>
    <w:rsid w:val="008C3B4C"/>
    <w:rsid w:val="008C4546"/>
    <w:rsid w:val="008C4571"/>
    <w:rsid w:val="008C78EB"/>
    <w:rsid w:val="008D1D6B"/>
    <w:rsid w:val="008D39DC"/>
    <w:rsid w:val="008D4200"/>
    <w:rsid w:val="008D580E"/>
    <w:rsid w:val="008E021B"/>
    <w:rsid w:val="008E136D"/>
    <w:rsid w:val="008E29F6"/>
    <w:rsid w:val="008E316F"/>
    <w:rsid w:val="008E4388"/>
    <w:rsid w:val="008E4BE5"/>
    <w:rsid w:val="008E5BCB"/>
    <w:rsid w:val="008E6A37"/>
    <w:rsid w:val="008E6BB7"/>
    <w:rsid w:val="008E7D8B"/>
    <w:rsid w:val="008F16F2"/>
    <w:rsid w:val="008F1F50"/>
    <w:rsid w:val="008F3FB7"/>
    <w:rsid w:val="008F4145"/>
    <w:rsid w:val="008F42FF"/>
    <w:rsid w:val="008F7416"/>
    <w:rsid w:val="009026D3"/>
    <w:rsid w:val="0090271F"/>
    <w:rsid w:val="00903EE1"/>
    <w:rsid w:val="0090503F"/>
    <w:rsid w:val="00906722"/>
    <w:rsid w:val="00907157"/>
    <w:rsid w:val="0090789E"/>
    <w:rsid w:val="00910060"/>
    <w:rsid w:val="009113D6"/>
    <w:rsid w:val="00911B34"/>
    <w:rsid w:val="00911C0A"/>
    <w:rsid w:val="00912D8F"/>
    <w:rsid w:val="009139A3"/>
    <w:rsid w:val="0091573A"/>
    <w:rsid w:val="009205BA"/>
    <w:rsid w:val="009210A1"/>
    <w:rsid w:val="0092171F"/>
    <w:rsid w:val="00925292"/>
    <w:rsid w:val="00925843"/>
    <w:rsid w:val="009264D3"/>
    <w:rsid w:val="009268B9"/>
    <w:rsid w:val="009274A6"/>
    <w:rsid w:val="00927875"/>
    <w:rsid w:val="0093039F"/>
    <w:rsid w:val="00931CAF"/>
    <w:rsid w:val="00934F13"/>
    <w:rsid w:val="00937836"/>
    <w:rsid w:val="00940A7F"/>
    <w:rsid w:val="009410B5"/>
    <w:rsid w:val="00942EC2"/>
    <w:rsid w:val="009440E6"/>
    <w:rsid w:val="009445DB"/>
    <w:rsid w:val="009452EC"/>
    <w:rsid w:val="0094589B"/>
    <w:rsid w:val="009464D0"/>
    <w:rsid w:val="00946962"/>
    <w:rsid w:val="009473F8"/>
    <w:rsid w:val="009530BC"/>
    <w:rsid w:val="00955947"/>
    <w:rsid w:val="00956F4A"/>
    <w:rsid w:val="0095729C"/>
    <w:rsid w:val="009576DF"/>
    <w:rsid w:val="00957E5D"/>
    <w:rsid w:val="00961B32"/>
    <w:rsid w:val="00962D11"/>
    <w:rsid w:val="00964CA7"/>
    <w:rsid w:val="00965A07"/>
    <w:rsid w:val="00966400"/>
    <w:rsid w:val="009678CE"/>
    <w:rsid w:val="00970669"/>
    <w:rsid w:val="00970991"/>
    <w:rsid w:val="00970F22"/>
    <w:rsid w:val="0097366D"/>
    <w:rsid w:val="00974BB0"/>
    <w:rsid w:val="0098143F"/>
    <w:rsid w:val="00982FDF"/>
    <w:rsid w:val="0098474B"/>
    <w:rsid w:val="0099046E"/>
    <w:rsid w:val="009921C6"/>
    <w:rsid w:val="00995A3E"/>
    <w:rsid w:val="00995E75"/>
    <w:rsid w:val="009967FC"/>
    <w:rsid w:val="009A113D"/>
    <w:rsid w:val="009A1252"/>
    <w:rsid w:val="009A25AC"/>
    <w:rsid w:val="009A4671"/>
    <w:rsid w:val="009A4BA6"/>
    <w:rsid w:val="009A4CC6"/>
    <w:rsid w:val="009A5946"/>
    <w:rsid w:val="009A5EB2"/>
    <w:rsid w:val="009A67EA"/>
    <w:rsid w:val="009A6AF4"/>
    <w:rsid w:val="009A7D79"/>
    <w:rsid w:val="009B0093"/>
    <w:rsid w:val="009B07CD"/>
    <w:rsid w:val="009B0884"/>
    <w:rsid w:val="009B146C"/>
    <w:rsid w:val="009B22C6"/>
    <w:rsid w:val="009B2895"/>
    <w:rsid w:val="009B33FA"/>
    <w:rsid w:val="009B48E4"/>
    <w:rsid w:val="009B6B91"/>
    <w:rsid w:val="009C238D"/>
    <w:rsid w:val="009C485C"/>
    <w:rsid w:val="009D4EBE"/>
    <w:rsid w:val="009D685C"/>
    <w:rsid w:val="009D7193"/>
    <w:rsid w:val="009E0DAD"/>
    <w:rsid w:val="009E390F"/>
    <w:rsid w:val="009E3D62"/>
    <w:rsid w:val="009E47CA"/>
    <w:rsid w:val="009E4983"/>
    <w:rsid w:val="009E649F"/>
    <w:rsid w:val="009E66B4"/>
    <w:rsid w:val="009E70B8"/>
    <w:rsid w:val="009E70C4"/>
    <w:rsid w:val="009E74AF"/>
    <w:rsid w:val="009F00C0"/>
    <w:rsid w:val="009F0392"/>
    <w:rsid w:val="009F155F"/>
    <w:rsid w:val="009F457F"/>
    <w:rsid w:val="009F4B3C"/>
    <w:rsid w:val="00A003CE"/>
    <w:rsid w:val="00A01513"/>
    <w:rsid w:val="00A03292"/>
    <w:rsid w:val="00A036F8"/>
    <w:rsid w:val="00A04107"/>
    <w:rsid w:val="00A043BF"/>
    <w:rsid w:val="00A05C47"/>
    <w:rsid w:val="00A065E7"/>
    <w:rsid w:val="00A07155"/>
    <w:rsid w:val="00A105CC"/>
    <w:rsid w:val="00A106E4"/>
    <w:rsid w:val="00A10F02"/>
    <w:rsid w:val="00A11A99"/>
    <w:rsid w:val="00A12257"/>
    <w:rsid w:val="00A1355D"/>
    <w:rsid w:val="00A16078"/>
    <w:rsid w:val="00A166C2"/>
    <w:rsid w:val="00A21451"/>
    <w:rsid w:val="00A2155B"/>
    <w:rsid w:val="00A22813"/>
    <w:rsid w:val="00A237F4"/>
    <w:rsid w:val="00A23BF5"/>
    <w:rsid w:val="00A268DA"/>
    <w:rsid w:val="00A273D6"/>
    <w:rsid w:val="00A27B69"/>
    <w:rsid w:val="00A30CFF"/>
    <w:rsid w:val="00A31338"/>
    <w:rsid w:val="00A31586"/>
    <w:rsid w:val="00A31776"/>
    <w:rsid w:val="00A31DAF"/>
    <w:rsid w:val="00A3260B"/>
    <w:rsid w:val="00A3332F"/>
    <w:rsid w:val="00A33898"/>
    <w:rsid w:val="00A3422A"/>
    <w:rsid w:val="00A34458"/>
    <w:rsid w:val="00A351EA"/>
    <w:rsid w:val="00A3639B"/>
    <w:rsid w:val="00A3732C"/>
    <w:rsid w:val="00A40268"/>
    <w:rsid w:val="00A40CB4"/>
    <w:rsid w:val="00A40D1E"/>
    <w:rsid w:val="00A41145"/>
    <w:rsid w:val="00A43007"/>
    <w:rsid w:val="00A442D0"/>
    <w:rsid w:val="00A46E6D"/>
    <w:rsid w:val="00A513DC"/>
    <w:rsid w:val="00A532E1"/>
    <w:rsid w:val="00A536D3"/>
    <w:rsid w:val="00A53724"/>
    <w:rsid w:val="00A54BEC"/>
    <w:rsid w:val="00A55274"/>
    <w:rsid w:val="00A560EE"/>
    <w:rsid w:val="00A57617"/>
    <w:rsid w:val="00A61E00"/>
    <w:rsid w:val="00A633D1"/>
    <w:rsid w:val="00A6554F"/>
    <w:rsid w:val="00A65866"/>
    <w:rsid w:val="00A65FA1"/>
    <w:rsid w:val="00A6651F"/>
    <w:rsid w:val="00A66B4C"/>
    <w:rsid w:val="00A66C3D"/>
    <w:rsid w:val="00A72A81"/>
    <w:rsid w:val="00A7327F"/>
    <w:rsid w:val="00A73F28"/>
    <w:rsid w:val="00A7545C"/>
    <w:rsid w:val="00A776E7"/>
    <w:rsid w:val="00A8022C"/>
    <w:rsid w:val="00A8022F"/>
    <w:rsid w:val="00A802E6"/>
    <w:rsid w:val="00A819D2"/>
    <w:rsid w:val="00A82346"/>
    <w:rsid w:val="00A83C3B"/>
    <w:rsid w:val="00A8460A"/>
    <w:rsid w:val="00A869CF"/>
    <w:rsid w:val="00A87A43"/>
    <w:rsid w:val="00A91791"/>
    <w:rsid w:val="00A9223B"/>
    <w:rsid w:val="00A925CF"/>
    <w:rsid w:val="00A92E6C"/>
    <w:rsid w:val="00A94E34"/>
    <w:rsid w:val="00A956FB"/>
    <w:rsid w:val="00A9594F"/>
    <w:rsid w:val="00A9671C"/>
    <w:rsid w:val="00A97F3D"/>
    <w:rsid w:val="00AA00DF"/>
    <w:rsid w:val="00AA0764"/>
    <w:rsid w:val="00AA0A0A"/>
    <w:rsid w:val="00AA45B0"/>
    <w:rsid w:val="00AA4853"/>
    <w:rsid w:val="00AA4BC5"/>
    <w:rsid w:val="00AB026C"/>
    <w:rsid w:val="00AB20C9"/>
    <w:rsid w:val="00AB4235"/>
    <w:rsid w:val="00AB4AC7"/>
    <w:rsid w:val="00AB4CD6"/>
    <w:rsid w:val="00AB68F0"/>
    <w:rsid w:val="00AC08CB"/>
    <w:rsid w:val="00AC2383"/>
    <w:rsid w:val="00AC30D8"/>
    <w:rsid w:val="00AC327C"/>
    <w:rsid w:val="00AC4EDA"/>
    <w:rsid w:val="00AC5A5A"/>
    <w:rsid w:val="00AD178B"/>
    <w:rsid w:val="00AD1B3E"/>
    <w:rsid w:val="00AD2040"/>
    <w:rsid w:val="00AD270F"/>
    <w:rsid w:val="00AD3D64"/>
    <w:rsid w:val="00AD4EDA"/>
    <w:rsid w:val="00AD5329"/>
    <w:rsid w:val="00AD53A4"/>
    <w:rsid w:val="00AD543D"/>
    <w:rsid w:val="00AD70F9"/>
    <w:rsid w:val="00AD7803"/>
    <w:rsid w:val="00AE0768"/>
    <w:rsid w:val="00AE1423"/>
    <w:rsid w:val="00AE212B"/>
    <w:rsid w:val="00AE2F02"/>
    <w:rsid w:val="00AE3990"/>
    <w:rsid w:val="00AE531E"/>
    <w:rsid w:val="00AE6BD2"/>
    <w:rsid w:val="00AF00BD"/>
    <w:rsid w:val="00AF0742"/>
    <w:rsid w:val="00AF0CDB"/>
    <w:rsid w:val="00AF0DB0"/>
    <w:rsid w:val="00AF158D"/>
    <w:rsid w:val="00AF1CC7"/>
    <w:rsid w:val="00AF2DE5"/>
    <w:rsid w:val="00AF3A97"/>
    <w:rsid w:val="00AF539A"/>
    <w:rsid w:val="00B0065C"/>
    <w:rsid w:val="00B00DA9"/>
    <w:rsid w:val="00B01DD4"/>
    <w:rsid w:val="00B02102"/>
    <w:rsid w:val="00B02182"/>
    <w:rsid w:val="00B04634"/>
    <w:rsid w:val="00B04A0D"/>
    <w:rsid w:val="00B04E92"/>
    <w:rsid w:val="00B054E3"/>
    <w:rsid w:val="00B06C1D"/>
    <w:rsid w:val="00B07AB2"/>
    <w:rsid w:val="00B10AAE"/>
    <w:rsid w:val="00B1118F"/>
    <w:rsid w:val="00B1419C"/>
    <w:rsid w:val="00B14472"/>
    <w:rsid w:val="00B15449"/>
    <w:rsid w:val="00B163D6"/>
    <w:rsid w:val="00B16937"/>
    <w:rsid w:val="00B1798F"/>
    <w:rsid w:val="00B22213"/>
    <w:rsid w:val="00B23CE4"/>
    <w:rsid w:val="00B25FDB"/>
    <w:rsid w:val="00B27FA0"/>
    <w:rsid w:val="00B3044A"/>
    <w:rsid w:val="00B31BB7"/>
    <w:rsid w:val="00B31F70"/>
    <w:rsid w:val="00B325B7"/>
    <w:rsid w:val="00B32BA1"/>
    <w:rsid w:val="00B34A52"/>
    <w:rsid w:val="00B36EF7"/>
    <w:rsid w:val="00B3725D"/>
    <w:rsid w:val="00B376C3"/>
    <w:rsid w:val="00B47FD1"/>
    <w:rsid w:val="00B50551"/>
    <w:rsid w:val="00B52572"/>
    <w:rsid w:val="00B54AB5"/>
    <w:rsid w:val="00B562E5"/>
    <w:rsid w:val="00B62A25"/>
    <w:rsid w:val="00B63E3B"/>
    <w:rsid w:val="00B64B06"/>
    <w:rsid w:val="00B65BF2"/>
    <w:rsid w:val="00B703CC"/>
    <w:rsid w:val="00B70C27"/>
    <w:rsid w:val="00B72EE8"/>
    <w:rsid w:val="00B73290"/>
    <w:rsid w:val="00B7373A"/>
    <w:rsid w:val="00B76290"/>
    <w:rsid w:val="00B76A33"/>
    <w:rsid w:val="00B76F26"/>
    <w:rsid w:val="00B8174F"/>
    <w:rsid w:val="00B82C4C"/>
    <w:rsid w:val="00B84999"/>
    <w:rsid w:val="00B853CD"/>
    <w:rsid w:val="00B90172"/>
    <w:rsid w:val="00B906B3"/>
    <w:rsid w:val="00B91745"/>
    <w:rsid w:val="00B92F23"/>
    <w:rsid w:val="00B9386A"/>
    <w:rsid w:val="00B9470E"/>
    <w:rsid w:val="00B94D5C"/>
    <w:rsid w:val="00B976A7"/>
    <w:rsid w:val="00B97A65"/>
    <w:rsid w:val="00B97D25"/>
    <w:rsid w:val="00BA0AB6"/>
    <w:rsid w:val="00BA759C"/>
    <w:rsid w:val="00BB0D03"/>
    <w:rsid w:val="00BB3DB4"/>
    <w:rsid w:val="00BB40BB"/>
    <w:rsid w:val="00BB4419"/>
    <w:rsid w:val="00BB5D4B"/>
    <w:rsid w:val="00BB6F08"/>
    <w:rsid w:val="00BB78DC"/>
    <w:rsid w:val="00BC078A"/>
    <w:rsid w:val="00BC0D96"/>
    <w:rsid w:val="00BC44EA"/>
    <w:rsid w:val="00BC458C"/>
    <w:rsid w:val="00BC56C3"/>
    <w:rsid w:val="00BC5D2A"/>
    <w:rsid w:val="00BC6852"/>
    <w:rsid w:val="00BC6F8C"/>
    <w:rsid w:val="00BC727F"/>
    <w:rsid w:val="00BD29A6"/>
    <w:rsid w:val="00BD2C01"/>
    <w:rsid w:val="00BD2CFB"/>
    <w:rsid w:val="00BD3C47"/>
    <w:rsid w:val="00BD4551"/>
    <w:rsid w:val="00BD52D3"/>
    <w:rsid w:val="00BD53F3"/>
    <w:rsid w:val="00BD5C20"/>
    <w:rsid w:val="00BE0651"/>
    <w:rsid w:val="00BE0EBF"/>
    <w:rsid w:val="00BE14A1"/>
    <w:rsid w:val="00BE4483"/>
    <w:rsid w:val="00BE6062"/>
    <w:rsid w:val="00BF13D1"/>
    <w:rsid w:val="00BF16F1"/>
    <w:rsid w:val="00BF2BA1"/>
    <w:rsid w:val="00BF526C"/>
    <w:rsid w:val="00BF556F"/>
    <w:rsid w:val="00BF5A98"/>
    <w:rsid w:val="00BF78DE"/>
    <w:rsid w:val="00C02E4A"/>
    <w:rsid w:val="00C03B02"/>
    <w:rsid w:val="00C06CF8"/>
    <w:rsid w:val="00C079B4"/>
    <w:rsid w:val="00C102C4"/>
    <w:rsid w:val="00C10A92"/>
    <w:rsid w:val="00C10BB4"/>
    <w:rsid w:val="00C10E1D"/>
    <w:rsid w:val="00C12046"/>
    <w:rsid w:val="00C12B51"/>
    <w:rsid w:val="00C12EAE"/>
    <w:rsid w:val="00C13BE2"/>
    <w:rsid w:val="00C169E6"/>
    <w:rsid w:val="00C21161"/>
    <w:rsid w:val="00C2134A"/>
    <w:rsid w:val="00C2484F"/>
    <w:rsid w:val="00C25FD7"/>
    <w:rsid w:val="00C33079"/>
    <w:rsid w:val="00C33557"/>
    <w:rsid w:val="00C35BC1"/>
    <w:rsid w:val="00C36D97"/>
    <w:rsid w:val="00C40CC0"/>
    <w:rsid w:val="00C40D82"/>
    <w:rsid w:val="00C40E61"/>
    <w:rsid w:val="00C412CE"/>
    <w:rsid w:val="00C439E5"/>
    <w:rsid w:val="00C444A4"/>
    <w:rsid w:val="00C44FDE"/>
    <w:rsid w:val="00C45180"/>
    <w:rsid w:val="00C45A0D"/>
    <w:rsid w:val="00C47793"/>
    <w:rsid w:val="00C513E4"/>
    <w:rsid w:val="00C51964"/>
    <w:rsid w:val="00C51DC1"/>
    <w:rsid w:val="00C5445C"/>
    <w:rsid w:val="00C563AF"/>
    <w:rsid w:val="00C56B1D"/>
    <w:rsid w:val="00C5754D"/>
    <w:rsid w:val="00C57E28"/>
    <w:rsid w:val="00C60F29"/>
    <w:rsid w:val="00C64277"/>
    <w:rsid w:val="00C6444F"/>
    <w:rsid w:val="00C66328"/>
    <w:rsid w:val="00C72B1D"/>
    <w:rsid w:val="00C738D2"/>
    <w:rsid w:val="00C739D0"/>
    <w:rsid w:val="00C74CDC"/>
    <w:rsid w:val="00C75BA3"/>
    <w:rsid w:val="00C76A4E"/>
    <w:rsid w:val="00C77221"/>
    <w:rsid w:val="00C813D7"/>
    <w:rsid w:val="00C8379D"/>
    <w:rsid w:val="00C83A13"/>
    <w:rsid w:val="00C83DDE"/>
    <w:rsid w:val="00C84A95"/>
    <w:rsid w:val="00C85B06"/>
    <w:rsid w:val="00C86769"/>
    <w:rsid w:val="00C9047B"/>
    <w:rsid w:val="00C90639"/>
    <w:rsid w:val="00C9216B"/>
    <w:rsid w:val="00C92F61"/>
    <w:rsid w:val="00C93E01"/>
    <w:rsid w:val="00C94E10"/>
    <w:rsid w:val="00C9592E"/>
    <w:rsid w:val="00C95D94"/>
    <w:rsid w:val="00C96BE0"/>
    <w:rsid w:val="00C97606"/>
    <w:rsid w:val="00C97CE2"/>
    <w:rsid w:val="00CA0E2C"/>
    <w:rsid w:val="00CA1F08"/>
    <w:rsid w:val="00CA24EA"/>
    <w:rsid w:val="00CA3394"/>
    <w:rsid w:val="00CA3A27"/>
    <w:rsid w:val="00CA3D0C"/>
    <w:rsid w:val="00CB20B8"/>
    <w:rsid w:val="00CB49DC"/>
    <w:rsid w:val="00CB5EC1"/>
    <w:rsid w:val="00CC0109"/>
    <w:rsid w:val="00CC0D52"/>
    <w:rsid w:val="00CC0DE3"/>
    <w:rsid w:val="00CC10D3"/>
    <w:rsid w:val="00CC1E39"/>
    <w:rsid w:val="00CC25BB"/>
    <w:rsid w:val="00CC2CFC"/>
    <w:rsid w:val="00CC3935"/>
    <w:rsid w:val="00CC3B8C"/>
    <w:rsid w:val="00CC4431"/>
    <w:rsid w:val="00CC57BF"/>
    <w:rsid w:val="00CC6914"/>
    <w:rsid w:val="00CD101D"/>
    <w:rsid w:val="00CD354D"/>
    <w:rsid w:val="00CD4C7B"/>
    <w:rsid w:val="00CD614C"/>
    <w:rsid w:val="00CD7AB6"/>
    <w:rsid w:val="00CD7C54"/>
    <w:rsid w:val="00CE04A2"/>
    <w:rsid w:val="00CE0DA8"/>
    <w:rsid w:val="00CE19B7"/>
    <w:rsid w:val="00CE2D62"/>
    <w:rsid w:val="00CE3504"/>
    <w:rsid w:val="00CE3A28"/>
    <w:rsid w:val="00CE538D"/>
    <w:rsid w:val="00CE5D76"/>
    <w:rsid w:val="00CE76F3"/>
    <w:rsid w:val="00CE777F"/>
    <w:rsid w:val="00CF1102"/>
    <w:rsid w:val="00CF1763"/>
    <w:rsid w:val="00CF59BC"/>
    <w:rsid w:val="00D01247"/>
    <w:rsid w:val="00D01819"/>
    <w:rsid w:val="00D020A9"/>
    <w:rsid w:val="00D029A0"/>
    <w:rsid w:val="00D038F6"/>
    <w:rsid w:val="00D04CC6"/>
    <w:rsid w:val="00D07123"/>
    <w:rsid w:val="00D12946"/>
    <w:rsid w:val="00D16709"/>
    <w:rsid w:val="00D16747"/>
    <w:rsid w:val="00D22703"/>
    <w:rsid w:val="00D24280"/>
    <w:rsid w:val="00D25D44"/>
    <w:rsid w:val="00D2653E"/>
    <w:rsid w:val="00D324F6"/>
    <w:rsid w:val="00D332D3"/>
    <w:rsid w:val="00D3342F"/>
    <w:rsid w:val="00D34D9B"/>
    <w:rsid w:val="00D36530"/>
    <w:rsid w:val="00D40D30"/>
    <w:rsid w:val="00D40DB1"/>
    <w:rsid w:val="00D424C3"/>
    <w:rsid w:val="00D43327"/>
    <w:rsid w:val="00D436C9"/>
    <w:rsid w:val="00D46EFF"/>
    <w:rsid w:val="00D50335"/>
    <w:rsid w:val="00D506D6"/>
    <w:rsid w:val="00D50AA1"/>
    <w:rsid w:val="00D519DC"/>
    <w:rsid w:val="00D520F9"/>
    <w:rsid w:val="00D5213C"/>
    <w:rsid w:val="00D52353"/>
    <w:rsid w:val="00D52739"/>
    <w:rsid w:val="00D52A7D"/>
    <w:rsid w:val="00D53F7D"/>
    <w:rsid w:val="00D54721"/>
    <w:rsid w:val="00D5505B"/>
    <w:rsid w:val="00D5644F"/>
    <w:rsid w:val="00D56ACF"/>
    <w:rsid w:val="00D574D8"/>
    <w:rsid w:val="00D60369"/>
    <w:rsid w:val="00D60ABE"/>
    <w:rsid w:val="00D622A9"/>
    <w:rsid w:val="00D64562"/>
    <w:rsid w:val="00D64630"/>
    <w:rsid w:val="00D647F9"/>
    <w:rsid w:val="00D65BB2"/>
    <w:rsid w:val="00D65F31"/>
    <w:rsid w:val="00D7019E"/>
    <w:rsid w:val="00D70E66"/>
    <w:rsid w:val="00D71D9A"/>
    <w:rsid w:val="00D71F6F"/>
    <w:rsid w:val="00D735C2"/>
    <w:rsid w:val="00D738D6"/>
    <w:rsid w:val="00D73C67"/>
    <w:rsid w:val="00D75539"/>
    <w:rsid w:val="00D778AD"/>
    <w:rsid w:val="00D80795"/>
    <w:rsid w:val="00D819E5"/>
    <w:rsid w:val="00D8394F"/>
    <w:rsid w:val="00D8476C"/>
    <w:rsid w:val="00D87743"/>
    <w:rsid w:val="00D8796C"/>
    <w:rsid w:val="00D87E00"/>
    <w:rsid w:val="00D90A5C"/>
    <w:rsid w:val="00D9134D"/>
    <w:rsid w:val="00D91B8F"/>
    <w:rsid w:val="00D9451B"/>
    <w:rsid w:val="00D94CBD"/>
    <w:rsid w:val="00D95307"/>
    <w:rsid w:val="00D96D05"/>
    <w:rsid w:val="00D96D11"/>
    <w:rsid w:val="00DA0DCE"/>
    <w:rsid w:val="00DA1687"/>
    <w:rsid w:val="00DA1B72"/>
    <w:rsid w:val="00DA2653"/>
    <w:rsid w:val="00DA2EB1"/>
    <w:rsid w:val="00DA31A9"/>
    <w:rsid w:val="00DA3EED"/>
    <w:rsid w:val="00DA6B3C"/>
    <w:rsid w:val="00DA7A03"/>
    <w:rsid w:val="00DB1818"/>
    <w:rsid w:val="00DB4000"/>
    <w:rsid w:val="00DB4CEE"/>
    <w:rsid w:val="00DB53F4"/>
    <w:rsid w:val="00DC00E7"/>
    <w:rsid w:val="00DC1A77"/>
    <w:rsid w:val="00DC2003"/>
    <w:rsid w:val="00DC309B"/>
    <w:rsid w:val="00DC4327"/>
    <w:rsid w:val="00DC4DA2"/>
    <w:rsid w:val="00DC63B4"/>
    <w:rsid w:val="00DC6900"/>
    <w:rsid w:val="00DD057D"/>
    <w:rsid w:val="00DD0732"/>
    <w:rsid w:val="00DD09AF"/>
    <w:rsid w:val="00DD24F9"/>
    <w:rsid w:val="00DD552A"/>
    <w:rsid w:val="00DD66FA"/>
    <w:rsid w:val="00DD694D"/>
    <w:rsid w:val="00DD774A"/>
    <w:rsid w:val="00DE1EE7"/>
    <w:rsid w:val="00DE2334"/>
    <w:rsid w:val="00DE2FCC"/>
    <w:rsid w:val="00DE5912"/>
    <w:rsid w:val="00DE7AFE"/>
    <w:rsid w:val="00DF2A32"/>
    <w:rsid w:val="00DF41C5"/>
    <w:rsid w:val="00DF4390"/>
    <w:rsid w:val="00DF45F4"/>
    <w:rsid w:val="00DF65CB"/>
    <w:rsid w:val="00DF6EDF"/>
    <w:rsid w:val="00DF7C12"/>
    <w:rsid w:val="00E00FE8"/>
    <w:rsid w:val="00E01300"/>
    <w:rsid w:val="00E026CD"/>
    <w:rsid w:val="00E034DD"/>
    <w:rsid w:val="00E036B1"/>
    <w:rsid w:val="00E049A2"/>
    <w:rsid w:val="00E054C5"/>
    <w:rsid w:val="00E064A3"/>
    <w:rsid w:val="00E06B2A"/>
    <w:rsid w:val="00E10BDD"/>
    <w:rsid w:val="00E11EB4"/>
    <w:rsid w:val="00E17BA2"/>
    <w:rsid w:val="00E20CC5"/>
    <w:rsid w:val="00E22920"/>
    <w:rsid w:val="00E229BD"/>
    <w:rsid w:val="00E22E08"/>
    <w:rsid w:val="00E23A9D"/>
    <w:rsid w:val="00E26DC1"/>
    <w:rsid w:val="00E32D17"/>
    <w:rsid w:val="00E352FD"/>
    <w:rsid w:val="00E367E0"/>
    <w:rsid w:val="00E36CA2"/>
    <w:rsid w:val="00E4085B"/>
    <w:rsid w:val="00E40AA3"/>
    <w:rsid w:val="00E40AE4"/>
    <w:rsid w:val="00E412BD"/>
    <w:rsid w:val="00E41A06"/>
    <w:rsid w:val="00E42F36"/>
    <w:rsid w:val="00E4344C"/>
    <w:rsid w:val="00E45F88"/>
    <w:rsid w:val="00E47A13"/>
    <w:rsid w:val="00E50FF2"/>
    <w:rsid w:val="00E5556D"/>
    <w:rsid w:val="00E55ECB"/>
    <w:rsid w:val="00E56950"/>
    <w:rsid w:val="00E612EC"/>
    <w:rsid w:val="00E61E17"/>
    <w:rsid w:val="00E62835"/>
    <w:rsid w:val="00E6283B"/>
    <w:rsid w:val="00E63A38"/>
    <w:rsid w:val="00E668C7"/>
    <w:rsid w:val="00E7039B"/>
    <w:rsid w:val="00E70516"/>
    <w:rsid w:val="00E70653"/>
    <w:rsid w:val="00E708B4"/>
    <w:rsid w:val="00E71662"/>
    <w:rsid w:val="00E716CD"/>
    <w:rsid w:val="00E718E4"/>
    <w:rsid w:val="00E722AC"/>
    <w:rsid w:val="00E74DB7"/>
    <w:rsid w:val="00E75166"/>
    <w:rsid w:val="00E7528C"/>
    <w:rsid w:val="00E76A9C"/>
    <w:rsid w:val="00E77645"/>
    <w:rsid w:val="00E77804"/>
    <w:rsid w:val="00E77B1C"/>
    <w:rsid w:val="00E77D96"/>
    <w:rsid w:val="00E77FCA"/>
    <w:rsid w:val="00E82F16"/>
    <w:rsid w:val="00E83E22"/>
    <w:rsid w:val="00E85786"/>
    <w:rsid w:val="00E9187B"/>
    <w:rsid w:val="00E91CD5"/>
    <w:rsid w:val="00E92547"/>
    <w:rsid w:val="00E93B3B"/>
    <w:rsid w:val="00E94C87"/>
    <w:rsid w:val="00E96579"/>
    <w:rsid w:val="00EA174F"/>
    <w:rsid w:val="00EA46C9"/>
    <w:rsid w:val="00EA47D3"/>
    <w:rsid w:val="00EA5455"/>
    <w:rsid w:val="00EA62F7"/>
    <w:rsid w:val="00EB095C"/>
    <w:rsid w:val="00EB14E1"/>
    <w:rsid w:val="00EB33F7"/>
    <w:rsid w:val="00EB3558"/>
    <w:rsid w:val="00EB608D"/>
    <w:rsid w:val="00EC1B6F"/>
    <w:rsid w:val="00EC1F8E"/>
    <w:rsid w:val="00EC3CC8"/>
    <w:rsid w:val="00EC49CE"/>
    <w:rsid w:val="00EC4A25"/>
    <w:rsid w:val="00EC7994"/>
    <w:rsid w:val="00ED0C7E"/>
    <w:rsid w:val="00ED145D"/>
    <w:rsid w:val="00ED1788"/>
    <w:rsid w:val="00ED1790"/>
    <w:rsid w:val="00ED3B93"/>
    <w:rsid w:val="00ED5A06"/>
    <w:rsid w:val="00ED5E3E"/>
    <w:rsid w:val="00ED6710"/>
    <w:rsid w:val="00ED6861"/>
    <w:rsid w:val="00EE43BD"/>
    <w:rsid w:val="00EE48F5"/>
    <w:rsid w:val="00EE4985"/>
    <w:rsid w:val="00EE5E84"/>
    <w:rsid w:val="00EE7765"/>
    <w:rsid w:val="00EE7848"/>
    <w:rsid w:val="00EF05C4"/>
    <w:rsid w:val="00EF0E57"/>
    <w:rsid w:val="00EF14D3"/>
    <w:rsid w:val="00EF36E6"/>
    <w:rsid w:val="00EF426F"/>
    <w:rsid w:val="00EF60DC"/>
    <w:rsid w:val="00EF63D5"/>
    <w:rsid w:val="00EF6D78"/>
    <w:rsid w:val="00EF6EAA"/>
    <w:rsid w:val="00F025A2"/>
    <w:rsid w:val="00F0322F"/>
    <w:rsid w:val="00F0338E"/>
    <w:rsid w:val="00F037CD"/>
    <w:rsid w:val="00F0467B"/>
    <w:rsid w:val="00F0472B"/>
    <w:rsid w:val="00F07388"/>
    <w:rsid w:val="00F10865"/>
    <w:rsid w:val="00F122FA"/>
    <w:rsid w:val="00F1403E"/>
    <w:rsid w:val="00F15750"/>
    <w:rsid w:val="00F1688F"/>
    <w:rsid w:val="00F172B2"/>
    <w:rsid w:val="00F17772"/>
    <w:rsid w:val="00F2026E"/>
    <w:rsid w:val="00F20A2B"/>
    <w:rsid w:val="00F20A80"/>
    <w:rsid w:val="00F21DC3"/>
    <w:rsid w:val="00F2210A"/>
    <w:rsid w:val="00F23158"/>
    <w:rsid w:val="00F23C88"/>
    <w:rsid w:val="00F245F4"/>
    <w:rsid w:val="00F25749"/>
    <w:rsid w:val="00F26D6F"/>
    <w:rsid w:val="00F2777B"/>
    <w:rsid w:val="00F27BFE"/>
    <w:rsid w:val="00F30275"/>
    <w:rsid w:val="00F31439"/>
    <w:rsid w:val="00F319BC"/>
    <w:rsid w:val="00F32851"/>
    <w:rsid w:val="00F33FD8"/>
    <w:rsid w:val="00F3478E"/>
    <w:rsid w:val="00F34C77"/>
    <w:rsid w:val="00F360BA"/>
    <w:rsid w:val="00F37743"/>
    <w:rsid w:val="00F3788C"/>
    <w:rsid w:val="00F4055C"/>
    <w:rsid w:val="00F40590"/>
    <w:rsid w:val="00F409D5"/>
    <w:rsid w:val="00F44741"/>
    <w:rsid w:val="00F44D04"/>
    <w:rsid w:val="00F44D9F"/>
    <w:rsid w:val="00F4523A"/>
    <w:rsid w:val="00F45688"/>
    <w:rsid w:val="00F45E98"/>
    <w:rsid w:val="00F46035"/>
    <w:rsid w:val="00F462CD"/>
    <w:rsid w:val="00F465B4"/>
    <w:rsid w:val="00F526DA"/>
    <w:rsid w:val="00F53ADA"/>
    <w:rsid w:val="00F54A3D"/>
    <w:rsid w:val="00F54BC6"/>
    <w:rsid w:val="00F61E02"/>
    <w:rsid w:val="00F63FB7"/>
    <w:rsid w:val="00F653B8"/>
    <w:rsid w:val="00F660DD"/>
    <w:rsid w:val="00F664A8"/>
    <w:rsid w:val="00F668F3"/>
    <w:rsid w:val="00F679BE"/>
    <w:rsid w:val="00F708A2"/>
    <w:rsid w:val="00F71139"/>
    <w:rsid w:val="00F71798"/>
    <w:rsid w:val="00F7248B"/>
    <w:rsid w:val="00F7333C"/>
    <w:rsid w:val="00F7344A"/>
    <w:rsid w:val="00F76678"/>
    <w:rsid w:val="00F76F8F"/>
    <w:rsid w:val="00F7720C"/>
    <w:rsid w:val="00F77BCA"/>
    <w:rsid w:val="00F810B2"/>
    <w:rsid w:val="00F82C9F"/>
    <w:rsid w:val="00F83372"/>
    <w:rsid w:val="00F83DE5"/>
    <w:rsid w:val="00F85E4D"/>
    <w:rsid w:val="00F86C7D"/>
    <w:rsid w:val="00F87641"/>
    <w:rsid w:val="00F87983"/>
    <w:rsid w:val="00F913E1"/>
    <w:rsid w:val="00F91BBE"/>
    <w:rsid w:val="00F926D7"/>
    <w:rsid w:val="00F94EB7"/>
    <w:rsid w:val="00F952E2"/>
    <w:rsid w:val="00F97080"/>
    <w:rsid w:val="00FA1266"/>
    <w:rsid w:val="00FA2422"/>
    <w:rsid w:val="00FA479F"/>
    <w:rsid w:val="00FA5929"/>
    <w:rsid w:val="00FA6BD3"/>
    <w:rsid w:val="00FA6CBC"/>
    <w:rsid w:val="00FA7963"/>
    <w:rsid w:val="00FB017C"/>
    <w:rsid w:val="00FB074C"/>
    <w:rsid w:val="00FB0811"/>
    <w:rsid w:val="00FB0C68"/>
    <w:rsid w:val="00FB0F0B"/>
    <w:rsid w:val="00FB2A9B"/>
    <w:rsid w:val="00FB2ADE"/>
    <w:rsid w:val="00FB2B68"/>
    <w:rsid w:val="00FB2D40"/>
    <w:rsid w:val="00FB2F41"/>
    <w:rsid w:val="00FB3EAE"/>
    <w:rsid w:val="00FB4425"/>
    <w:rsid w:val="00FB4F5A"/>
    <w:rsid w:val="00FB5E5A"/>
    <w:rsid w:val="00FB7248"/>
    <w:rsid w:val="00FC0CC0"/>
    <w:rsid w:val="00FC0D54"/>
    <w:rsid w:val="00FC1192"/>
    <w:rsid w:val="00FC2B7E"/>
    <w:rsid w:val="00FC2D36"/>
    <w:rsid w:val="00FC401E"/>
    <w:rsid w:val="00FC49E2"/>
    <w:rsid w:val="00FC706C"/>
    <w:rsid w:val="00FD0502"/>
    <w:rsid w:val="00FD1E2A"/>
    <w:rsid w:val="00FD2F59"/>
    <w:rsid w:val="00FD35FE"/>
    <w:rsid w:val="00FD4566"/>
    <w:rsid w:val="00FD49C9"/>
    <w:rsid w:val="00FD4DCA"/>
    <w:rsid w:val="00FD5D92"/>
    <w:rsid w:val="00FE00AD"/>
    <w:rsid w:val="00FE1006"/>
    <w:rsid w:val="00FE2047"/>
    <w:rsid w:val="00FE320E"/>
    <w:rsid w:val="00FE4553"/>
    <w:rsid w:val="00FE4969"/>
    <w:rsid w:val="00FE4AC8"/>
    <w:rsid w:val="00FE59AC"/>
    <w:rsid w:val="00FE5F5B"/>
    <w:rsid w:val="00FE6F57"/>
    <w:rsid w:val="00FE774D"/>
    <w:rsid w:val="00FE7A16"/>
    <w:rsid w:val="00FF25D2"/>
    <w:rsid w:val="00FF6783"/>
    <w:rsid w:val="00FF6E98"/>
    <w:rsid w:val="00FF710C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3FD"/>
    <w:pPr>
      <w:spacing w:after="180"/>
    </w:pPr>
    <w:rPr>
      <w:lang w:eastAsia="en-US"/>
    </w:rPr>
  </w:style>
  <w:style w:type="paragraph" w:styleId="1">
    <w:name w:val="heading 1"/>
    <w:next w:val="a"/>
    <w:qFormat/>
    <w:rsid w:val="006833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833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33F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33F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33F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33FD"/>
    <w:pPr>
      <w:outlineLvl w:val="5"/>
    </w:pPr>
  </w:style>
  <w:style w:type="paragraph" w:styleId="7">
    <w:name w:val="heading 7"/>
    <w:basedOn w:val="H6"/>
    <w:next w:val="a"/>
    <w:qFormat/>
    <w:rsid w:val="006833FD"/>
    <w:pPr>
      <w:outlineLvl w:val="6"/>
    </w:pPr>
  </w:style>
  <w:style w:type="paragraph" w:styleId="8">
    <w:name w:val="heading 8"/>
    <w:basedOn w:val="1"/>
    <w:next w:val="a"/>
    <w:qFormat/>
    <w:rsid w:val="006833F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33F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833F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833FD"/>
    <w:pPr>
      <w:ind w:left="1418" w:hanging="1418"/>
    </w:pPr>
  </w:style>
  <w:style w:type="paragraph" w:styleId="80">
    <w:name w:val="toc 8"/>
    <w:basedOn w:val="10"/>
    <w:semiHidden/>
    <w:rsid w:val="006833FD"/>
    <w:pPr>
      <w:spacing w:before="180"/>
      <w:ind w:left="2693" w:hanging="2693"/>
    </w:pPr>
    <w:rPr>
      <w:b/>
    </w:rPr>
  </w:style>
  <w:style w:type="paragraph" w:styleId="10">
    <w:name w:val="toc 1"/>
    <w:semiHidden/>
    <w:rsid w:val="006833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833F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33FD"/>
  </w:style>
  <w:style w:type="paragraph" w:styleId="a3">
    <w:name w:val="header"/>
    <w:aliases w:val="header odd"/>
    <w:link w:val="Char"/>
    <w:rsid w:val="006833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6833F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833FD"/>
    <w:pPr>
      <w:ind w:left="1701" w:hanging="1701"/>
    </w:pPr>
  </w:style>
  <w:style w:type="paragraph" w:styleId="40">
    <w:name w:val="toc 4"/>
    <w:basedOn w:val="30"/>
    <w:semiHidden/>
    <w:rsid w:val="006833FD"/>
    <w:pPr>
      <w:ind w:left="1418" w:hanging="1418"/>
    </w:pPr>
  </w:style>
  <w:style w:type="paragraph" w:styleId="30">
    <w:name w:val="toc 3"/>
    <w:basedOn w:val="20"/>
    <w:semiHidden/>
    <w:rsid w:val="006833FD"/>
    <w:pPr>
      <w:ind w:left="1134" w:hanging="1134"/>
    </w:pPr>
  </w:style>
  <w:style w:type="paragraph" w:styleId="20">
    <w:name w:val="toc 2"/>
    <w:basedOn w:val="10"/>
    <w:semiHidden/>
    <w:rsid w:val="006833F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833FD"/>
    <w:pPr>
      <w:jc w:val="center"/>
    </w:pPr>
    <w:rPr>
      <w:i/>
    </w:rPr>
  </w:style>
  <w:style w:type="paragraph" w:customStyle="1" w:styleId="TT">
    <w:name w:val="TT"/>
    <w:basedOn w:val="1"/>
    <w:next w:val="a"/>
    <w:rsid w:val="006833FD"/>
    <w:pPr>
      <w:outlineLvl w:val="9"/>
    </w:pPr>
  </w:style>
  <w:style w:type="paragraph" w:customStyle="1" w:styleId="NF">
    <w:name w:val="NF"/>
    <w:basedOn w:val="NO"/>
    <w:rsid w:val="006833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833FD"/>
    <w:pPr>
      <w:keepLines/>
      <w:ind w:left="1135" w:hanging="851"/>
    </w:pPr>
  </w:style>
  <w:style w:type="paragraph" w:customStyle="1" w:styleId="PL">
    <w:name w:val="PL"/>
    <w:rsid w:val="00683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833FD"/>
    <w:pPr>
      <w:jc w:val="right"/>
    </w:pPr>
  </w:style>
  <w:style w:type="paragraph" w:customStyle="1" w:styleId="TAL">
    <w:name w:val="TAL"/>
    <w:basedOn w:val="a"/>
    <w:rsid w:val="006833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833FD"/>
    <w:rPr>
      <w:b/>
    </w:rPr>
  </w:style>
  <w:style w:type="paragraph" w:customStyle="1" w:styleId="TAC">
    <w:name w:val="TAC"/>
    <w:basedOn w:val="TAL"/>
    <w:rsid w:val="006833FD"/>
    <w:pPr>
      <w:jc w:val="center"/>
    </w:pPr>
  </w:style>
  <w:style w:type="paragraph" w:customStyle="1" w:styleId="LD">
    <w:name w:val="LD"/>
    <w:rsid w:val="006833F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833FD"/>
    <w:pPr>
      <w:keepLines/>
      <w:ind w:left="1702" w:hanging="1418"/>
    </w:pPr>
  </w:style>
  <w:style w:type="paragraph" w:customStyle="1" w:styleId="FP">
    <w:name w:val="FP"/>
    <w:basedOn w:val="a"/>
    <w:rsid w:val="006833FD"/>
    <w:pPr>
      <w:spacing w:after="0"/>
    </w:pPr>
  </w:style>
  <w:style w:type="paragraph" w:customStyle="1" w:styleId="NW">
    <w:name w:val="NW"/>
    <w:basedOn w:val="NO"/>
    <w:rsid w:val="006833FD"/>
    <w:pPr>
      <w:spacing w:after="0"/>
    </w:pPr>
  </w:style>
  <w:style w:type="paragraph" w:customStyle="1" w:styleId="EW">
    <w:name w:val="EW"/>
    <w:basedOn w:val="EX"/>
    <w:rsid w:val="006833FD"/>
    <w:pPr>
      <w:spacing w:after="0"/>
    </w:pPr>
  </w:style>
  <w:style w:type="paragraph" w:customStyle="1" w:styleId="B1">
    <w:name w:val="B1"/>
    <w:basedOn w:val="a"/>
    <w:link w:val="B1Char"/>
    <w:rsid w:val="006833FD"/>
    <w:pPr>
      <w:ind w:left="568" w:hanging="284"/>
    </w:pPr>
  </w:style>
  <w:style w:type="paragraph" w:styleId="60">
    <w:name w:val="toc 6"/>
    <w:basedOn w:val="50"/>
    <w:next w:val="a"/>
    <w:semiHidden/>
    <w:rsid w:val="006833FD"/>
    <w:pPr>
      <w:ind w:left="1985" w:hanging="1985"/>
    </w:pPr>
  </w:style>
  <w:style w:type="paragraph" w:styleId="70">
    <w:name w:val="toc 7"/>
    <w:basedOn w:val="60"/>
    <w:next w:val="a"/>
    <w:semiHidden/>
    <w:rsid w:val="006833FD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833FD"/>
    <w:rPr>
      <w:color w:val="FF0000"/>
    </w:rPr>
  </w:style>
  <w:style w:type="paragraph" w:customStyle="1" w:styleId="TH">
    <w:name w:val="TH"/>
    <w:basedOn w:val="a"/>
    <w:rsid w:val="006833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83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833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833F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833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833FD"/>
    <w:pPr>
      <w:ind w:left="851" w:hanging="851"/>
    </w:pPr>
  </w:style>
  <w:style w:type="paragraph" w:customStyle="1" w:styleId="ZH">
    <w:name w:val="ZH"/>
    <w:rsid w:val="006833F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833FD"/>
    <w:pPr>
      <w:keepNext w:val="0"/>
      <w:spacing w:before="0" w:after="240"/>
    </w:pPr>
  </w:style>
  <w:style w:type="paragraph" w:customStyle="1" w:styleId="ZG">
    <w:name w:val="ZG"/>
    <w:rsid w:val="006833F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6833FD"/>
    <w:pPr>
      <w:ind w:left="851" w:hanging="284"/>
    </w:pPr>
  </w:style>
  <w:style w:type="paragraph" w:customStyle="1" w:styleId="B3">
    <w:name w:val="B3"/>
    <w:basedOn w:val="a"/>
    <w:rsid w:val="006833FD"/>
    <w:pPr>
      <w:ind w:left="1135" w:hanging="284"/>
    </w:pPr>
  </w:style>
  <w:style w:type="paragraph" w:customStyle="1" w:styleId="B4">
    <w:name w:val="B4"/>
    <w:basedOn w:val="a"/>
    <w:rsid w:val="006833FD"/>
    <w:pPr>
      <w:ind w:left="1418" w:hanging="284"/>
    </w:pPr>
  </w:style>
  <w:style w:type="paragraph" w:customStyle="1" w:styleId="B5">
    <w:name w:val="B5"/>
    <w:basedOn w:val="a"/>
    <w:rsid w:val="006833FD"/>
    <w:pPr>
      <w:ind w:left="1702" w:hanging="284"/>
    </w:pPr>
  </w:style>
  <w:style w:type="paragraph" w:customStyle="1" w:styleId="ZTD">
    <w:name w:val="ZTD"/>
    <w:basedOn w:val="ZB"/>
    <w:rsid w:val="006833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833FD"/>
    <w:pPr>
      <w:framePr w:wrap="notBeside" w:y="16161"/>
    </w:pPr>
  </w:style>
  <w:style w:type="paragraph" w:customStyle="1" w:styleId="TAJ">
    <w:name w:val="TAJ"/>
    <w:basedOn w:val="TH"/>
    <w:rsid w:val="006833FD"/>
  </w:style>
  <w:style w:type="paragraph" w:customStyle="1" w:styleId="Guidance">
    <w:name w:val="Guidance"/>
    <w:basedOn w:val="a"/>
    <w:rsid w:val="006833FD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36EF7"/>
    <w:pPr>
      <w:ind w:left="720"/>
      <w:contextualSpacing/>
    </w:pPr>
  </w:style>
  <w:style w:type="paragraph" w:styleId="a7">
    <w:name w:val="Balloon Text"/>
    <w:basedOn w:val="a"/>
    <w:link w:val="Char0"/>
    <w:rsid w:val="00351C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351C87"/>
    <w:rPr>
      <w:rFonts w:ascii="Segoe UI" w:hAnsi="Segoe UI" w:cs="Segoe UI"/>
      <w:sz w:val="18"/>
      <w:szCs w:val="18"/>
      <w:lang w:eastAsia="en-US"/>
    </w:rPr>
  </w:style>
  <w:style w:type="paragraph" w:styleId="a8">
    <w:name w:val="Document Map"/>
    <w:basedOn w:val="a"/>
    <w:link w:val="Char1"/>
    <w:rsid w:val="00D70E6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D70E66"/>
    <w:rPr>
      <w:rFonts w:ascii="宋体"/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657B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57BA1"/>
    <w:rPr>
      <w:rFonts w:ascii="Arial" w:eastAsia="MS Mincho" w:hAnsi="Arial"/>
      <w:szCs w:val="24"/>
    </w:rPr>
  </w:style>
  <w:style w:type="table" w:styleId="a9">
    <w:name w:val="Table Grid"/>
    <w:basedOn w:val="a1"/>
    <w:rsid w:val="005A2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Char2"/>
    <w:rsid w:val="00A442D0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2">
    <w:name w:val="正文文本 Char"/>
    <w:basedOn w:val="a0"/>
    <w:link w:val="aa"/>
    <w:rsid w:val="00A442D0"/>
    <w:rPr>
      <w:color w:val="000000"/>
      <w:lang w:eastAsia="ja-JP"/>
    </w:rPr>
  </w:style>
  <w:style w:type="character" w:styleId="ab">
    <w:name w:val="annotation reference"/>
    <w:basedOn w:val="a0"/>
    <w:rsid w:val="002C325E"/>
    <w:rPr>
      <w:sz w:val="21"/>
      <w:szCs w:val="21"/>
    </w:rPr>
  </w:style>
  <w:style w:type="paragraph" w:styleId="ac">
    <w:name w:val="annotation text"/>
    <w:basedOn w:val="a"/>
    <w:link w:val="Char3"/>
    <w:rsid w:val="002C325E"/>
  </w:style>
  <w:style w:type="character" w:customStyle="1" w:styleId="Char3">
    <w:name w:val="批注文字 Char"/>
    <w:basedOn w:val="a0"/>
    <w:link w:val="ac"/>
    <w:rsid w:val="002C325E"/>
    <w:rPr>
      <w:lang w:eastAsia="en-US"/>
    </w:rPr>
  </w:style>
  <w:style w:type="paragraph" w:styleId="ad">
    <w:name w:val="annotation subject"/>
    <w:basedOn w:val="ac"/>
    <w:next w:val="ac"/>
    <w:link w:val="Char4"/>
    <w:rsid w:val="002C325E"/>
    <w:rPr>
      <w:b/>
      <w:bCs/>
    </w:rPr>
  </w:style>
  <w:style w:type="character" w:customStyle="1" w:styleId="Char4">
    <w:name w:val="批注主题 Char"/>
    <w:basedOn w:val="Char3"/>
    <w:link w:val="ad"/>
    <w:rsid w:val="002C325E"/>
    <w:rPr>
      <w:b/>
      <w:bCs/>
    </w:rPr>
  </w:style>
  <w:style w:type="character" w:customStyle="1" w:styleId="NOZchn">
    <w:name w:val="NO Zchn"/>
    <w:link w:val="NO"/>
    <w:rsid w:val="00D50AA1"/>
    <w:rPr>
      <w:lang w:eastAsia="en-US"/>
    </w:rPr>
  </w:style>
  <w:style w:type="character" w:customStyle="1" w:styleId="B1Char">
    <w:name w:val="B1 Char"/>
    <w:link w:val="B1"/>
    <w:rsid w:val="00D50AA1"/>
    <w:rPr>
      <w:lang w:eastAsia="en-US"/>
    </w:rPr>
  </w:style>
  <w:style w:type="character" w:customStyle="1" w:styleId="EditorsNoteChar">
    <w:name w:val="Editor's Note Char"/>
    <w:link w:val="EditorsNote"/>
    <w:rsid w:val="00D50AA1"/>
    <w:rPr>
      <w:color w:val="FF0000"/>
      <w:lang w:eastAsia="en-US"/>
    </w:rPr>
  </w:style>
  <w:style w:type="paragraph" w:styleId="ae">
    <w:name w:val="Revision"/>
    <w:hidden/>
    <w:uiPriority w:val="99"/>
    <w:semiHidden/>
    <w:rsid w:val="0036149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6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7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26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8804-FD83-4846-94B9-5519D2EF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10458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the first uplink packet handling</dc:subject>
  <dc:creator>施小娟00077043</dc:creator>
  <cp:lastModifiedBy>shixiaojuan</cp:lastModifiedBy>
  <cp:revision>4</cp:revision>
  <cp:lastPrinted>2016-09-22T06:22:00Z</cp:lastPrinted>
  <dcterms:created xsi:type="dcterms:W3CDTF">2017-01-06T08:58:00Z</dcterms:created>
  <dcterms:modified xsi:type="dcterms:W3CDTF">2017-01-06T09:35:00Z</dcterms:modified>
</cp:coreProperties>
</file>